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EA4" w:rsidRPr="00A017F7" w:rsidRDefault="00FE3EA4" w:rsidP="00FE3EA4">
      <w:pPr>
        <w:spacing w:before="240"/>
        <w:jc w:val="center"/>
        <w:rPr>
          <w:b/>
          <w:bCs/>
          <w:spacing w:val="40"/>
          <w:sz w:val="32"/>
          <w:szCs w:val="32"/>
        </w:rPr>
      </w:pPr>
      <w:r w:rsidRPr="00A017F7">
        <w:rPr>
          <w:b/>
          <w:bCs/>
          <w:spacing w:val="40"/>
          <w:sz w:val="32"/>
          <w:szCs w:val="32"/>
        </w:rPr>
        <w:t>СПИСОК  АФФИЛИРОВАННЫХ  ЛИЦ</w:t>
      </w:r>
    </w:p>
    <w:p w:rsidR="00FE3EA4" w:rsidRPr="00A017F7" w:rsidRDefault="00FE3EA4" w:rsidP="00FE3EA4">
      <w:pPr>
        <w:jc w:val="center"/>
        <w:rPr>
          <w:b/>
          <w:bCs/>
          <w:spacing w:val="40"/>
          <w:sz w:val="16"/>
          <w:szCs w:val="16"/>
        </w:rPr>
      </w:pPr>
    </w:p>
    <w:p w:rsidR="00FE3EA4" w:rsidRPr="00A017F7" w:rsidRDefault="00FE3EA4" w:rsidP="00FE3EA4">
      <w:pPr>
        <w:spacing w:before="240"/>
        <w:jc w:val="center"/>
        <w:rPr>
          <w:b/>
          <w:bCs/>
          <w:spacing w:val="40"/>
          <w:sz w:val="32"/>
          <w:szCs w:val="32"/>
        </w:rPr>
      </w:pPr>
      <w:r w:rsidRPr="00A017F7">
        <w:rPr>
          <w:b/>
          <w:bCs/>
          <w:spacing w:val="40"/>
          <w:sz w:val="32"/>
          <w:szCs w:val="32"/>
        </w:rPr>
        <w:t xml:space="preserve">Публичного акционерного общества </w:t>
      </w:r>
    </w:p>
    <w:p w:rsidR="00FE3EA4" w:rsidRPr="00A017F7" w:rsidRDefault="00FE3EA4" w:rsidP="00FE3EA4">
      <w:pPr>
        <w:spacing w:before="240"/>
        <w:jc w:val="center"/>
        <w:rPr>
          <w:b/>
          <w:bCs/>
          <w:spacing w:val="40"/>
          <w:sz w:val="32"/>
          <w:szCs w:val="32"/>
        </w:rPr>
      </w:pPr>
      <w:r w:rsidRPr="00A017F7">
        <w:rPr>
          <w:b/>
          <w:bCs/>
          <w:spacing w:val="40"/>
          <w:sz w:val="32"/>
          <w:szCs w:val="32"/>
        </w:rPr>
        <w:t>«Газпром нефть»</w:t>
      </w:r>
    </w:p>
    <w:p w:rsidR="00FE3EA4" w:rsidRPr="00A017F7" w:rsidRDefault="00FE3EA4" w:rsidP="00FE3EA4">
      <w:pPr>
        <w:jc w:val="center"/>
        <w:rPr>
          <w:b/>
          <w:bCs/>
          <w:spacing w:val="40"/>
        </w:rPr>
      </w:pPr>
    </w:p>
    <w:p w:rsidR="00FE3EA4" w:rsidRPr="00A017F7" w:rsidRDefault="00FE3EA4" w:rsidP="00FE3EA4">
      <w:pPr>
        <w:jc w:val="center"/>
        <w:rPr>
          <w:b/>
          <w:bCs/>
          <w:spacing w:val="40"/>
        </w:rPr>
      </w:pPr>
    </w:p>
    <w:tbl>
      <w:tblPr>
        <w:tblW w:w="0" w:type="auto"/>
        <w:tblInd w:w="3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2"/>
        <w:gridCol w:w="508"/>
        <w:gridCol w:w="540"/>
        <w:gridCol w:w="540"/>
        <w:gridCol w:w="540"/>
        <w:gridCol w:w="540"/>
        <w:gridCol w:w="606"/>
        <w:gridCol w:w="488"/>
      </w:tblGrid>
      <w:tr w:rsidR="00FE3EA4" w:rsidRPr="00A017F7" w:rsidTr="006F277F">
        <w:trPr>
          <w:trHeight w:val="674"/>
        </w:trPr>
        <w:tc>
          <w:tcPr>
            <w:tcW w:w="2192" w:type="dxa"/>
            <w:tcBorders>
              <w:top w:val="nil"/>
              <w:left w:val="nil"/>
              <w:bottom w:val="nil"/>
            </w:tcBorders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</w:rPr>
            </w:pPr>
            <w:r w:rsidRPr="00A017F7">
              <w:rPr>
                <w:b/>
                <w:bCs/>
                <w:spacing w:val="40"/>
              </w:rPr>
              <w:t xml:space="preserve">Код эмитента </w:t>
            </w:r>
          </w:p>
        </w:tc>
        <w:tc>
          <w:tcPr>
            <w:tcW w:w="508" w:type="dxa"/>
          </w:tcPr>
          <w:p w:rsidR="00FE3EA4" w:rsidRPr="00A017F7" w:rsidRDefault="00FE3EA4" w:rsidP="006F277F">
            <w:pPr>
              <w:spacing w:before="240"/>
              <w:ind w:left="-108" w:firstLine="108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 w:rsidRPr="00A017F7">
              <w:rPr>
                <w:b/>
                <w:bCs/>
                <w:spacing w:val="40"/>
                <w:sz w:val="32"/>
                <w:szCs w:val="32"/>
              </w:rPr>
              <w:t>0</w:t>
            </w:r>
          </w:p>
        </w:tc>
        <w:tc>
          <w:tcPr>
            <w:tcW w:w="540" w:type="dxa"/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 w:rsidRPr="00A017F7">
              <w:rPr>
                <w:b/>
                <w:bCs/>
                <w:spacing w:val="40"/>
                <w:sz w:val="32"/>
                <w:szCs w:val="32"/>
              </w:rPr>
              <w:t>0</w:t>
            </w:r>
          </w:p>
        </w:tc>
        <w:tc>
          <w:tcPr>
            <w:tcW w:w="540" w:type="dxa"/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 w:rsidRPr="00A017F7">
              <w:rPr>
                <w:b/>
                <w:bCs/>
                <w:spacing w:val="40"/>
                <w:sz w:val="32"/>
                <w:szCs w:val="32"/>
              </w:rPr>
              <w:t>1</w:t>
            </w:r>
          </w:p>
        </w:tc>
        <w:tc>
          <w:tcPr>
            <w:tcW w:w="540" w:type="dxa"/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 w:rsidRPr="00A017F7">
              <w:rPr>
                <w:b/>
                <w:bCs/>
                <w:spacing w:val="40"/>
                <w:sz w:val="32"/>
                <w:szCs w:val="32"/>
              </w:rPr>
              <w:t>4</w:t>
            </w:r>
          </w:p>
        </w:tc>
        <w:tc>
          <w:tcPr>
            <w:tcW w:w="540" w:type="dxa"/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 w:rsidRPr="00A017F7">
              <w:rPr>
                <w:b/>
                <w:bCs/>
                <w:spacing w:val="40"/>
                <w:sz w:val="32"/>
                <w:szCs w:val="32"/>
              </w:rPr>
              <w:t>6</w:t>
            </w:r>
          </w:p>
        </w:tc>
        <w:tc>
          <w:tcPr>
            <w:tcW w:w="606" w:type="dxa"/>
            <w:tcBorders>
              <w:top w:val="nil"/>
              <w:bottom w:val="nil"/>
            </w:tcBorders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 w:rsidRPr="00A017F7">
              <w:rPr>
                <w:b/>
                <w:bCs/>
                <w:spacing w:val="40"/>
                <w:sz w:val="32"/>
                <w:szCs w:val="32"/>
              </w:rPr>
              <w:t>-</w:t>
            </w:r>
          </w:p>
        </w:tc>
        <w:tc>
          <w:tcPr>
            <w:tcW w:w="474" w:type="dxa"/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 w:rsidRPr="00A017F7">
              <w:rPr>
                <w:b/>
                <w:bCs/>
                <w:spacing w:val="40"/>
                <w:sz w:val="32"/>
                <w:szCs w:val="32"/>
              </w:rPr>
              <w:t>А</w:t>
            </w:r>
          </w:p>
        </w:tc>
      </w:tr>
    </w:tbl>
    <w:p w:rsidR="00FE3EA4" w:rsidRPr="00A017F7" w:rsidRDefault="00FE3EA4" w:rsidP="00FE3EA4">
      <w:pPr>
        <w:jc w:val="center"/>
        <w:rPr>
          <w:b/>
          <w:bCs/>
          <w:spacing w:val="40"/>
        </w:rPr>
      </w:pPr>
    </w:p>
    <w:tbl>
      <w:tblPr>
        <w:tblW w:w="0" w:type="auto"/>
        <w:tblInd w:w="3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508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FE3EA4" w:rsidRPr="00A017F7" w:rsidTr="006F277F">
        <w:trPr>
          <w:trHeight w:val="674"/>
        </w:trPr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</w:rPr>
            </w:pPr>
            <w:r w:rsidRPr="00A017F7">
              <w:rPr>
                <w:b/>
                <w:bCs/>
                <w:spacing w:val="40"/>
              </w:rPr>
              <w:t xml:space="preserve">на </w:t>
            </w:r>
          </w:p>
        </w:tc>
        <w:tc>
          <w:tcPr>
            <w:tcW w:w="508" w:type="dxa"/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 w:rsidRPr="00A017F7">
              <w:rPr>
                <w:b/>
                <w:bCs/>
                <w:spacing w:val="40"/>
                <w:sz w:val="32"/>
                <w:szCs w:val="32"/>
              </w:rPr>
              <w:t>3</w:t>
            </w:r>
          </w:p>
        </w:tc>
        <w:tc>
          <w:tcPr>
            <w:tcW w:w="540" w:type="dxa"/>
          </w:tcPr>
          <w:p w:rsidR="00FE3EA4" w:rsidRPr="00A017F7" w:rsidRDefault="00D47F57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>
              <w:rPr>
                <w:b/>
                <w:bCs/>
                <w:spacing w:val="40"/>
                <w:sz w:val="32"/>
                <w:szCs w:val="32"/>
              </w:rPr>
              <w:t>1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</w:p>
        </w:tc>
        <w:tc>
          <w:tcPr>
            <w:tcW w:w="540" w:type="dxa"/>
          </w:tcPr>
          <w:p w:rsidR="00FE3EA4" w:rsidRPr="00D47F57" w:rsidRDefault="00D47F57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>
              <w:rPr>
                <w:b/>
                <w:bCs/>
                <w:spacing w:val="40"/>
                <w:sz w:val="32"/>
                <w:szCs w:val="32"/>
              </w:rPr>
              <w:t>1</w:t>
            </w:r>
          </w:p>
        </w:tc>
        <w:tc>
          <w:tcPr>
            <w:tcW w:w="540" w:type="dxa"/>
          </w:tcPr>
          <w:p w:rsidR="00FE3EA4" w:rsidRPr="00A017F7" w:rsidRDefault="00D47F57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>
              <w:rPr>
                <w:b/>
                <w:bCs/>
                <w:spacing w:val="40"/>
                <w:sz w:val="32"/>
                <w:szCs w:val="32"/>
              </w:rPr>
              <w:t>2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</w:p>
        </w:tc>
        <w:tc>
          <w:tcPr>
            <w:tcW w:w="540" w:type="dxa"/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 w:rsidRPr="00A017F7">
              <w:rPr>
                <w:b/>
                <w:bCs/>
                <w:spacing w:val="40"/>
                <w:sz w:val="32"/>
                <w:szCs w:val="32"/>
              </w:rPr>
              <w:t>2</w:t>
            </w:r>
          </w:p>
        </w:tc>
        <w:tc>
          <w:tcPr>
            <w:tcW w:w="540" w:type="dxa"/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 w:rsidRPr="00A017F7">
              <w:rPr>
                <w:b/>
                <w:bCs/>
                <w:spacing w:val="40"/>
                <w:sz w:val="32"/>
                <w:szCs w:val="32"/>
              </w:rPr>
              <w:t>0</w:t>
            </w:r>
          </w:p>
        </w:tc>
        <w:tc>
          <w:tcPr>
            <w:tcW w:w="540" w:type="dxa"/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</w:rPr>
            </w:pPr>
            <w:r w:rsidRPr="00A017F7">
              <w:rPr>
                <w:b/>
                <w:bCs/>
                <w:spacing w:val="40"/>
                <w:sz w:val="32"/>
                <w:szCs w:val="32"/>
              </w:rPr>
              <w:t>1</w:t>
            </w:r>
          </w:p>
        </w:tc>
        <w:tc>
          <w:tcPr>
            <w:tcW w:w="540" w:type="dxa"/>
          </w:tcPr>
          <w:p w:rsidR="00FE3EA4" w:rsidRPr="00A017F7" w:rsidRDefault="00FE3EA4" w:rsidP="006F277F">
            <w:pPr>
              <w:spacing w:before="240"/>
              <w:jc w:val="center"/>
              <w:rPr>
                <w:b/>
                <w:bCs/>
                <w:spacing w:val="40"/>
                <w:sz w:val="32"/>
                <w:szCs w:val="32"/>
                <w:lang w:val="en-US"/>
              </w:rPr>
            </w:pPr>
            <w:r w:rsidRPr="00A017F7">
              <w:rPr>
                <w:b/>
                <w:bCs/>
                <w:spacing w:val="40"/>
                <w:sz w:val="32"/>
                <w:szCs w:val="32"/>
                <w:lang w:val="en-US"/>
              </w:rPr>
              <w:t>6</w:t>
            </w:r>
          </w:p>
        </w:tc>
      </w:tr>
    </w:tbl>
    <w:p w:rsidR="00FE3EA4" w:rsidRPr="00A017F7" w:rsidRDefault="00FE3EA4" w:rsidP="00FE3EA4">
      <w:pPr>
        <w:jc w:val="center"/>
      </w:pPr>
    </w:p>
    <w:p w:rsidR="00FE3EA4" w:rsidRPr="00A017F7" w:rsidRDefault="00FE3EA4" w:rsidP="00FE3EA4">
      <w:pPr>
        <w:jc w:val="center"/>
      </w:pPr>
    </w:p>
    <w:p w:rsidR="00FE3EA4" w:rsidRPr="00A017F7" w:rsidRDefault="00FE3EA4" w:rsidP="00FE3EA4">
      <w:pPr>
        <w:jc w:val="center"/>
      </w:pPr>
      <w:r w:rsidRPr="00A017F7">
        <w:rPr>
          <w:sz w:val="22"/>
          <w:szCs w:val="22"/>
        </w:rPr>
        <w:t>Адрес эмитента</w:t>
      </w:r>
      <w:r w:rsidRPr="00A017F7">
        <w:t xml:space="preserve">: </w:t>
      </w:r>
      <w:r w:rsidRPr="00A017F7">
        <w:rPr>
          <w:b/>
          <w:bCs/>
          <w:spacing w:val="40"/>
          <w:sz w:val="32"/>
          <w:szCs w:val="32"/>
        </w:rPr>
        <w:t>г. Санкт-Петербург</w:t>
      </w:r>
    </w:p>
    <w:p w:rsidR="00FE3EA4" w:rsidRPr="00A017F7" w:rsidRDefault="00FE3EA4" w:rsidP="00FE3EA4"/>
    <w:p w:rsidR="00FE3EA4" w:rsidRPr="00A017F7" w:rsidRDefault="00FE3EA4" w:rsidP="00FE3EA4">
      <w:pPr>
        <w:pStyle w:val="ac"/>
      </w:pPr>
      <w:r w:rsidRPr="00A017F7">
        <w:t>Информация, содержащаяся в настоящем списке аффилированных лиц, подлежит раскрытию в соответствии с законодательством Российской Федерации.</w:t>
      </w:r>
    </w:p>
    <w:p w:rsidR="00FE3EA4" w:rsidRPr="00A017F7" w:rsidRDefault="00FE3EA4" w:rsidP="00FE3EA4">
      <w:pPr>
        <w:pStyle w:val="ac"/>
      </w:pPr>
    </w:p>
    <w:p w:rsidR="00FE3EA4" w:rsidRPr="00A017F7" w:rsidRDefault="00FE3EA4" w:rsidP="00FE3EA4">
      <w:pPr>
        <w:pStyle w:val="afb"/>
        <w:rPr>
          <w:rFonts w:ascii="Times New Roman" w:hAnsi="Times New Roman" w:cs="Times New Roman"/>
          <w:sz w:val="22"/>
          <w:szCs w:val="21"/>
          <w:lang w:eastAsia="en-US"/>
        </w:rPr>
      </w:pPr>
      <w:r w:rsidRPr="00A017F7">
        <w:rPr>
          <w:rFonts w:ascii="Times New Roman" w:hAnsi="Times New Roman" w:cs="Times New Roman"/>
          <w:sz w:val="22"/>
          <w:szCs w:val="22"/>
        </w:rPr>
        <w:t>Адрес страницы в сети Интернет:</w:t>
      </w:r>
      <w:r w:rsidR="001777FD">
        <w:rPr>
          <w:rFonts w:ascii="Times New Roman" w:hAnsi="Times New Roman" w:cs="Times New Roman"/>
          <w:sz w:val="22"/>
          <w:szCs w:val="22"/>
        </w:rPr>
        <w:t xml:space="preserve"> </w:t>
      </w:r>
      <w:hyperlink r:id="rId8" w:history="1">
        <w:r w:rsidR="001777FD" w:rsidRPr="00A017F7">
          <w:rPr>
            <w:rStyle w:val="afa"/>
            <w:rFonts w:ascii="Times New Roman" w:hAnsi="Times New Roman"/>
            <w:sz w:val="22"/>
            <w:szCs w:val="22"/>
          </w:rPr>
          <w:t>http://www.gazprom-neft.ru</w:t>
        </w:r>
      </w:hyperlink>
      <w:r w:rsidRPr="00A017F7">
        <w:rPr>
          <w:rFonts w:ascii="Times New Roman" w:hAnsi="Times New Roman" w:cs="Times New Roman"/>
          <w:sz w:val="22"/>
          <w:szCs w:val="22"/>
        </w:rPr>
        <w:t xml:space="preserve">, </w:t>
      </w:r>
      <w:hyperlink r:id="rId9" w:history="1">
        <w:r w:rsidRPr="00A017F7">
          <w:rPr>
            <w:rFonts w:ascii="Times New Roman" w:hAnsi="Times New Roman" w:cs="Times New Roman"/>
            <w:color w:val="0000FF"/>
            <w:sz w:val="22"/>
            <w:szCs w:val="22"/>
            <w:u w:val="single"/>
            <w:lang w:eastAsia="en-US"/>
          </w:rPr>
          <w:t>http://www.e-disclosure.ru/portal/company.aspx?id=347</w:t>
        </w:r>
      </w:hyperlink>
    </w:p>
    <w:p w:rsidR="00FE3EA4" w:rsidRPr="00A017F7" w:rsidRDefault="00FE3EA4" w:rsidP="00FE3EA4">
      <w:pPr>
        <w:pStyle w:val="ac"/>
        <w:rPr>
          <w:b/>
          <w:bCs/>
          <w:spacing w:val="40"/>
          <w:sz w:val="32"/>
          <w:szCs w:val="32"/>
        </w:rPr>
      </w:pPr>
    </w:p>
    <w:tbl>
      <w:tblPr>
        <w:tblW w:w="12420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0"/>
      </w:tblGrid>
      <w:tr w:rsidR="00FE3EA4" w:rsidRPr="00A017F7" w:rsidTr="006F277F">
        <w:trPr>
          <w:trHeight w:val="2629"/>
        </w:trPr>
        <w:tc>
          <w:tcPr>
            <w:tcW w:w="12420" w:type="dxa"/>
          </w:tcPr>
          <w:p w:rsidR="00FE3EA4" w:rsidRPr="00A017F7" w:rsidRDefault="00FE3EA4" w:rsidP="006F277F">
            <w:pPr>
              <w:rPr>
                <w:sz w:val="22"/>
                <w:szCs w:val="22"/>
              </w:rPr>
            </w:pPr>
            <w:r w:rsidRPr="00A017F7">
              <w:rPr>
                <w:sz w:val="22"/>
                <w:szCs w:val="22"/>
              </w:rPr>
              <w:t>Начальник Департамента корпоративного</w:t>
            </w:r>
          </w:p>
          <w:p w:rsidR="00FE3EA4" w:rsidRPr="00A017F7" w:rsidRDefault="00FE3EA4" w:rsidP="006F277F">
            <w:pPr>
              <w:rPr>
                <w:color w:val="000000"/>
                <w:sz w:val="22"/>
                <w:szCs w:val="22"/>
              </w:rPr>
            </w:pPr>
            <w:r w:rsidRPr="00A017F7">
              <w:rPr>
                <w:sz w:val="22"/>
                <w:szCs w:val="22"/>
              </w:rPr>
              <w:t>регулирования</w:t>
            </w:r>
            <w:r w:rsidRPr="00A017F7">
              <w:rPr>
                <w:color w:val="000000"/>
                <w:sz w:val="22"/>
                <w:szCs w:val="22"/>
              </w:rPr>
              <w:t xml:space="preserve"> ПАО «Газпром нефть» </w:t>
            </w:r>
          </w:p>
          <w:p w:rsidR="00FE3EA4" w:rsidRPr="00A017F7" w:rsidRDefault="00FE3EA4" w:rsidP="006F277F">
            <w:pPr>
              <w:ind w:right="964"/>
              <w:rPr>
                <w:b/>
                <w:bCs/>
                <w:spacing w:val="40"/>
                <w:sz w:val="22"/>
                <w:szCs w:val="22"/>
              </w:rPr>
            </w:pPr>
            <w:r w:rsidRPr="00A017F7">
              <w:rPr>
                <w:sz w:val="22"/>
                <w:szCs w:val="22"/>
              </w:rPr>
              <w:t>(на основании доверенности №НК-333 от 16 марта 2016 года) ___________________</w:t>
            </w:r>
            <w:r w:rsidRPr="00A017F7">
              <w:rPr>
                <w:b/>
                <w:bCs/>
                <w:spacing w:val="40"/>
                <w:sz w:val="22"/>
                <w:szCs w:val="22"/>
              </w:rPr>
              <w:t>/Дворцов А.В./</w:t>
            </w:r>
          </w:p>
          <w:p w:rsidR="00FE3EA4" w:rsidRPr="00A017F7" w:rsidRDefault="00FE3EA4" w:rsidP="006F277F">
            <w:pPr>
              <w:spacing w:before="240"/>
              <w:rPr>
                <w:sz w:val="22"/>
                <w:szCs w:val="22"/>
              </w:rPr>
            </w:pPr>
          </w:p>
          <w:p w:rsidR="00FE3EA4" w:rsidRPr="00A017F7" w:rsidRDefault="00D47F57" w:rsidP="006F277F">
            <w:pPr>
              <w:spacing w:before="240"/>
              <w:rPr>
                <w:spacing w:val="40"/>
                <w:sz w:val="22"/>
                <w:szCs w:val="22"/>
              </w:rPr>
            </w:pPr>
            <w:r>
              <w:rPr>
                <w:sz w:val="22"/>
                <w:szCs w:val="22"/>
              </w:rPr>
              <w:t>«10</w:t>
            </w:r>
            <w:r w:rsidR="00FE3EA4" w:rsidRPr="00A017F7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января</w:t>
            </w:r>
            <w:r w:rsidR="00FE3EA4" w:rsidRPr="00A017F7">
              <w:rPr>
                <w:sz w:val="22"/>
                <w:szCs w:val="22"/>
              </w:rPr>
              <w:t xml:space="preserve"> </w:t>
            </w:r>
            <w:r w:rsidR="00FE3EA4" w:rsidRPr="00A017F7">
              <w:rPr>
                <w:spacing w:val="40"/>
                <w:sz w:val="22"/>
                <w:szCs w:val="22"/>
              </w:rPr>
              <w:t>201</w:t>
            </w:r>
            <w:r>
              <w:rPr>
                <w:spacing w:val="40"/>
                <w:sz w:val="22"/>
                <w:szCs w:val="22"/>
              </w:rPr>
              <w:t>7</w:t>
            </w:r>
            <w:r w:rsidR="00FE3EA4" w:rsidRPr="00A017F7">
              <w:rPr>
                <w:spacing w:val="40"/>
                <w:sz w:val="22"/>
                <w:szCs w:val="22"/>
              </w:rPr>
              <w:t xml:space="preserve"> г.</w:t>
            </w:r>
          </w:p>
          <w:p w:rsidR="00FE3EA4" w:rsidRPr="00A017F7" w:rsidRDefault="00FE3EA4" w:rsidP="006F277F">
            <w:pPr>
              <w:ind w:left="6606"/>
            </w:pPr>
            <w:r w:rsidRPr="00A017F7">
              <w:rPr>
                <w:b/>
                <w:bCs/>
                <w:spacing w:val="40"/>
              </w:rPr>
              <w:t>М.П.</w:t>
            </w:r>
          </w:p>
        </w:tc>
      </w:tr>
    </w:tbl>
    <w:p w:rsidR="005607C4" w:rsidRPr="00A017F7" w:rsidRDefault="005607C4" w:rsidP="00FE3EA4">
      <w:pPr>
        <w:pStyle w:val="ac"/>
        <w:jc w:val="left"/>
      </w:pPr>
      <w:r w:rsidRPr="00A017F7">
        <w:br w:type="page"/>
      </w:r>
    </w:p>
    <w:tbl>
      <w:tblPr>
        <w:tblW w:w="0" w:type="auto"/>
        <w:tblInd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2166"/>
      </w:tblGrid>
      <w:tr w:rsidR="005607C4" w:rsidRPr="002D336E" w:rsidTr="00ED06C7">
        <w:tc>
          <w:tcPr>
            <w:tcW w:w="993" w:type="dxa"/>
          </w:tcPr>
          <w:p w:rsidR="005607C4" w:rsidRPr="002D336E" w:rsidRDefault="005607C4" w:rsidP="00ED06C7">
            <w:pPr>
              <w:jc w:val="center"/>
              <w:rPr>
                <w:b/>
                <w:bCs/>
                <w:spacing w:val="40"/>
                <w:sz w:val="22"/>
                <w:szCs w:val="22"/>
              </w:rPr>
            </w:pPr>
            <w:r w:rsidRPr="002D336E">
              <w:rPr>
                <w:b/>
                <w:bCs/>
                <w:spacing w:val="40"/>
                <w:sz w:val="22"/>
                <w:szCs w:val="22"/>
              </w:rPr>
              <w:lastRenderedPageBreak/>
              <w:t>ИНН</w:t>
            </w:r>
          </w:p>
        </w:tc>
        <w:tc>
          <w:tcPr>
            <w:tcW w:w="2166" w:type="dxa"/>
          </w:tcPr>
          <w:p w:rsidR="005607C4" w:rsidRPr="002D336E" w:rsidRDefault="005607C4" w:rsidP="00ED06C7">
            <w:pPr>
              <w:jc w:val="center"/>
              <w:rPr>
                <w:b/>
                <w:bCs/>
                <w:spacing w:val="40"/>
                <w:sz w:val="22"/>
                <w:szCs w:val="22"/>
              </w:rPr>
            </w:pPr>
            <w:r w:rsidRPr="002D336E">
              <w:rPr>
                <w:b/>
                <w:bCs/>
                <w:spacing w:val="40"/>
                <w:sz w:val="22"/>
                <w:szCs w:val="22"/>
              </w:rPr>
              <w:t>5504036333</w:t>
            </w:r>
          </w:p>
        </w:tc>
      </w:tr>
      <w:tr w:rsidR="005607C4" w:rsidRPr="002D336E" w:rsidTr="00ED06C7">
        <w:tc>
          <w:tcPr>
            <w:tcW w:w="993" w:type="dxa"/>
          </w:tcPr>
          <w:p w:rsidR="005607C4" w:rsidRPr="002D336E" w:rsidRDefault="005607C4" w:rsidP="005607C4">
            <w:pPr>
              <w:jc w:val="center"/>
              <w:rPr>
                <w:sz w:val="22"/>
                <w:szCs w:val="22"/>
              </w:rPr>
            </w:pPr>
            <w:r w:rsidRPr="002D336E">
              <w:rPr>
                <w:b/>
                <w:bCs/>
                <w:spacing w:val="40"/>
                <w:sz w:val="22"/>
                <w:szCs w:val="22"/>
              </w:rPr>
              <w:t>ОГРН</w:t>
            </w:r>
          </w:p>
        </w:tc>
        <w:tc>
          <w:tcPr>
            <w:tcW w:w="2166" w:type="dxa"/>
          </w:tcPr>
          <w:p w:rsidR="005607C4" w:rsidRPr="002D336E" w:rsidRDefault="005607C4" w:rsidP="00ED06C7">
            <w:pPr>
              <w:jc w:val="center"/>
              <w:rPr>
                <w:b/>
                <w:bCs/>
                <w:spacing w:val="40"/>
                <w:sz w:val="22"/>
                <w:szCs w:val="22"/>
              </w:rPr>
            </w:pPr>
            <w:r w:rsidRPr="002D336E">
              <w:rPr>
                <w:b/>
                <w:bCs/>
                <w:spacing w:val="40"/>
                <w:sz w:val="22"/>
                <w:szCs w:val="22"/>
              </w:rPr>
              <w:t>1025501701686</w:t>
            </w:r>
          </w:p>
        </w:tc>
      </w:tr>
    </w:tbl>
    <w:p w:rsidR="005607C4" w:rsidRPr="002D336E" w:rsidRDefault="005607C4" w:rsidP="005607C4">
      <w:pPr>
        <w:rPr>
          <w:b/>
          <w:bCs/>
          <w:spacing w:val="40"/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48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5607C4" w:rsidRPr="002D336E" w:rsidTr="00ED06C7"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7C4" w:rsidRPr="002D336E" w:rsidRDefault="005607C4" w:rsidP="00ED06C7">
            <w:pPr>
              <w:ind w:left="-180" w:firstLine="747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2D336E">
              <w:rPr>
                <w:b/>
                <w:bCs/>
                <w:sz w:val="22"/>
                <w:szCs w:val="22"/>
              </w:rPr>
              <w:t>. Состав аффилированных лиц на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D47F57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7C4" w:rsidRPr="002D336E" w:rsidRDefault="005607C4" w:rsidP="00ED06C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D47F57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D47F57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7C4" w:rsidRPr="002D336E" w:rsidRDefault="005607C4" w:rsidP="00ED06C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6</w:t>
            </w:r>
          </w:p>
        </w:tc>
      </w:tr>
    </w:tbl>
    <w:p w:rsidR="005607C4" w:rsidRPr="002D336E" w:rsidRDefault="005607C4" w:rsidP="005607C4">
      <w:pPr>
        <w:pStyle w:val="ac"/>
        <w:jc w:val="left"/>
      </w:pPr>
    </w:p>
    <w:p w:rsidR="005607C4" w:rsidRPr="002D336E" w:rsidRDefault="005607C4" w:rsidP="005607C4">
      <w:pPr>
        <w:pStyle w:val="ac"/>
        <w:jc w:val="left"/>
      </w:pPr>
    </w:p>
    <w:tbl>
      <w:tblPr>
        <w:tblStyle w:val="a9"/>
        <w:tblpPr w:leftFromText="180" w:rightFromText="180" w:vertAnchor="text" w:tblpY="1"/>
        <w:tblOverlap w:val="never"/>
        <w:tblW w:w="14777" w:type="dxa"/>
        <w:tblLayout w:type="fixed"/>
        <w:tblLook w:val="04A0" w:firstRow="1" w:lastRow="0" w:firstColumn="1" w:lastColumn="0" w:noHBand="0" w:noVBand="1"/>
      </w:tblPr>
      <w:tblGrid>
        <w:gridCol w:w="577"/>
        <w:gridCol w:w="3533"/>
        <w:gridCol w:w="2091"/>
        <w:gridCol w:w="3830"/>
        <w:gridCol w:w="1701"/>
        <w:gridCol w:w="1559"/>
        <w:gridCol w:w="1486"/>
      </w:tblGrid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tabs>
                <w:tab w:val="left" w:pos="284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№</w:t>
            </w:r>
          </w:p>
          <w:p w:rsidR="005607C4" w:rsidRPr="002D336E" w:rsidRDefault="005607C4" w:rsidP="00C41697">
            <w:pPr>
              <w:tabs>
                <w:tab w:val="left" w:pos="284"/>
              </w:tabs>
              <w:spacing w:before="240" w:after="240"/>
              <w:jc w:val="center"/>
              <w:rPr>
                <w:sz w:val="22"/>
                <w:szCs w:val="22"/>
              </w:rPr>
            </w:pPr>
            <w:proofErr w:type="gramStart"/>
            <w:r w:rsidRPr="002D336E">
              <w:rPr>
                <w:sz w:val="22"/>
                <w:szCs w:val="22"/>
              </w:rPr>
              <w:t>п</w:t>
            </w:r>
            <w:proofErr w:type="gramEnd"/>
            <w:r w:rsidRPr="002D336E">
              <w:rPr>
                <w:sz w:val="22"/>
                <w:szCs w:val="22"/>
              </w:rPr>
              <w:t>/п</w:t>
            </w: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</w:pPr>
            <w:r w:rsidRPr="002D336E"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</w:pPr>
            <w:r w:rsidRPr="002D336E"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</w:pPr>
            <w:r w:rsidRPr="002D336E">
              <w:t>Основание (основания), в силу которого лицо признается аффилированным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82"/>
            </w:pPr>
            <w:r w:rsidRPr="002D336E">
              <w:t>Дата наступления основания (оснований)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</w:pPr>
            <w:r w:rsidRPr="002D336E">
              <w:t>Доля участия аффилированного лица в уставном капитале акционерного общества,%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Доля принадлежащих аффилированному лицу обыкновенных акций акционерного общества, %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tabs>
                <w:tab w:val="left" w:pos="284"/>
              </w:tabs>
              <w:ind w:right="0"/>
            </w:pPr>
            <w:r w:rsidRPr="002D336E">
              <w:t>1</w:t>
            </w: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ind w:right="-13"/>
            </w:pPr>
            <w:r w:rsidRPr="002D336E">
              <w:t>2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pStyle w:val="ac"/>
              <w:ind w:right="0"/>
            </w:pPr>
            <w:r w:rsidRPr="002D336E">
              <w:t>3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pStyle w:val="ac"/>
              <w:ind w:right="0"/>
            </w:pPr>
            <w:r w:rsidRPr="002D336E">
              <w:t>4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pStyle w:val="ac"/>
              <w:ind w:right="82"/>
            </w:pPr>
            <w:r w:rsidRPr="002D336E">
              <w:t>5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pStyle w:val="ac"/>
              <w:ind w:right="0"/>
            </w:pPr>
            <w:r w:rsidRPr="002D336E">
              <w:t>6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pStyle w:val="ac"/>
              <w:tabs>
                <w:tab w:val="left" w:pos="1412"/>
              </w:tabs>
              <w:ind w:right="0"/>
            </w:pPr>
            <w:r w:rsidRPr="002D336E">
              <w:t>7</w:t>
            </w:r>
          </w:p>
        </w:tc>
      </w:tr>
      <w:tr w:rsidR="005607C4" w:rsidRPr="002D336E" w:rsidTr="002D336E">
        <w:tc>
          <w:tcPr>
            <w:tcW w:w="577" w:type="dxa"/>
            <w:vMerge w:val="restart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  <w:vMerge w:val="restart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rPr>
                <w:rStyle w:val="SUBST0"/>
                <w:b w:val="0"/>
                <w:i w:val="0"/>
                <w:sz w:val="22"/>
              </w:rPr>
              <w:t>Дюков Александр Валерьевич</w:t>
            </w:r>
          </w:p>
        </w:tc>
        <w:tc>
          <w:tcPr>
            <w:tcW w:w="2091" w:type="dxa"/>
            <w:vMerge w:val="restart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  <w:jc w:val="both"/>
            </w:pPr>
            <w:r w:rsidRPr="002D336E">
              <w:rPr>
                <w:rStyle w:val="SUBST0"/>
                <w:b w:val="0"/>
                <w:i w:val="0"/>
                <w:sz w:val="22"/>
              </w:rPr>
              <w:t>Генеральный директор.</w:t>
            </w:r>
          </w:p>
        </w:tc>
        <w:tc>
          <w:tcPr>
            <w:tcW w:w="1701" w:type="dxa"/>
          </w:tcPr>
          <w:p w:rsidR="005607C4" w:rsidRPr="002D336E" w:rsidRDefault="00E718EF" w:rsidP="00CB0309">
            <w:pPr>
              <w:pStyle w:val="ac"/>
              <w:spacing w:before="240" w:after="240"/>
              <w:ind w:right="82"/>
            </w:pPr>
            <w:r>
              <w:rPr>
                <w:rStyle w:val="SUBST0"/>
                <w:b w:val="0"/>
                <w:i w:val="0"/>
                <w:sz w:val="22"/>
              </w:rPr>
              <w:t>31.12.2016</w:t>
            </w:r>
          </w:p>
        </w:tc>
        <w:tc>
          <w:tcPr>
            <w:tcW w:w="1559" w:type="dxa"/>
            <w:vMerge w:val="restart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0,005357244</w:t>
            </w:r>
          </w:p>
        </w:tc>
        <w:tc>
          <w:tcPr>
            <w:tcW w:w="1486" w:type="dxa"/>
            <w:vMerge w:val="restart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0,005357244</w:t>
            </w:r>
          </w:p>
        </w:tc>
      </w:tr>
      <w:tr w:rsidR="005607C4" w:rsidRPr="002D336E" w:rsidTr="002D336E">
        <w:tc>
          <w:tcPr>
            <w:tcW w:w="577" w:type="dxa"/>
            <w:vMerge/>
          </w:tcPr>
          <w:p w:rsidR="005607C4" w:rsidRPr="002D336E" w:rsidRDefault="005607C4" w:rsidP="00C41697">
            <w:pPr>
              <w:pStyle w:val="ac"/>
              <w:tabs>
                <w:tab w:val="left" w:pos="284"/>
              </w:tabs>
              <w:spacing w:before="240" w:after="240"/>
              <w:ind w:right="0"/>
              <w:jc w:val="left"/>
            </w:pPr>
          </w:p>
        </w:tc>
        <w:tc>
          <w:tcPr>
            <w:tcW w:w="3533" w:type="dxa"/>
            <w:vMerge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</w:pPr>
          </w:p>
        </w:tc>
        <w:tc>
          <w:tcPr>
            <w:tcW w:w="2091" w:type="dxa"/>
            <w:vMerge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</w:pPr>
          </w:p>
        </w:tc>
        <w:tc>
          <w:tcPr>
            <w:tcW w:w="3830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  <w:jc w:val="both"/>
            </w:pPr>
            <w:r w:rsidRPr="002D336E">
              <w:rPr>
                <w:rStyle w:val="SUBST0"/>
                <w:b w:val="0"/>
                <w:i w:val="0"/>
                <w:sz w:val="22"/>
              </w:rPr>
              <w:t>Председатель Правления Общества.</w:t>
            </w:r>
          </w:p>
        </w:tc>
        <w:tc>
          <w:tcPr>
            <w:tcW w:w="1701" w:type="dxa"/>
          </w:tcPr>
          <w:p w:rsidR="005607C4" w:rsidRPr="002D336E" w:rsidRDefault="00876093" w:rsidP="00CB0309">
            <w:pPr>
              <w:pStyle w:val="ac"/>
              <w:spacing w:before="240" w:after="240"/>
              <w:ind w:right="82"/>
            </w:pPr>
            <w:r>
              <w:rPr>
                <w:rStyle w:val="SUBST0"/>
                <w:b w:val="0"/>
                <w:i w:val="0"/>
                <w:sz w:val="22"/>
              </w:rPr>
              <w:t>31.12.2016</w:t>
            </w:r>
          </w:p>
        </w:tc>
        <w:tc>
          <w:tcPr>
            <w:tcW w:w="1559" w:type="dxa"/>
            <w:vMerge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  <w:jc w:val="left"/>
            </w:pPr>
          </w:p>
        </w:tc>
        <w:tc>
          <w:tcPr>
            <w:tcW w:w="1486" w:type="dxa"/>
            <w:vMerge/>
          </w:tcPr>
          <w:p w:rsidR="005607C4" w:rsidRPr="002D336E" w:rsidRDefault="005607C4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  <w:jc w:val="left"/>
            </w:pPr>
          </w:p>
        </w:tc>
      </w:tr>
      <w:tr w:rsidR="005607C4" w:rsidRPr="002D336E" w:rsidTr="002D336E">
        <w:tc>
          <w:tcPr>
            <w:tcW w:w="577" w:type="dxa"/>
            <w:vMerge/>
          </w:tcPr>
          <w:p w:rsidR="005607C4" w:rsidRPr="002D336E" w:rsidRDefault="005607C4" w:rsidP="00C41697">
            <w:pPr>
              <w:pStyle w:val="ac"/>
              <w:tabs>
                <w:tab w:val="left" w:pos="284"/>
              </w:tabs>
              <w:spacing w:before="240" w:after="240"/>
              <w:ind w:right="0"/>
              <w:jc w:val="left"/>
            </w:pPr>
          </w:p>
        </w:tc>
        <w:tc>
          <w:tcPr>
            <w:tcW w:w="3533" w:type="dxa"/>
            <w:vMerge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</w:pPr>
          </w:p>
        </w:tc>
        <w:tc>
          <w:tcPr>
            <w:tcW w:w="2091" w:type="dxa"/>
            <w:vMerge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</w:pPr>
          </w:p>
        </w:tc>
        <w:tc>
          <w:tcPr>
            <w:tcW w:w="3830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  <w:jc w:val="both"/>
            </w:pPr>
            <w:r w:rsidRPr="002D336E">
              <w:rPr>
                <w:rStyle w:val="SUBST0"/>
                <w:b w:val="0"/>
                <w:i w:val="0"/>
                <w:sz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82"/>
            </w:pPr>
            <w:r w:rsidRPr="002D336E">
              <w:t>10.06.2016</w:t>
            </w:r>
          </w:p>
        </w:tc>
        <w:tc>
          <w:tcPr>
            <w:tcW w:w="1559" w:type="dxa"/>
            <w:vMerge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  <w:jc w:val="left"/>
            </w:pPr>
          </w:p>
        </w:tc>
        <w:tc>
          <w:tcPr>
            <w:tcW w:w="1486" w:type="dxa"/>
            <w:vMerge/>
          </w:tcPr>
          <w:p w:rsidR="005607C4" w:rsidRPr="002D336E" w:rsidRDefault="005607C4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  <w:jc w:val="left"/>
            </w:pPr>
          </w:p>
        </w:tc>
      </w:tr>
      <w:tr w:rsidR="005607C4" w:rsidRPr="002D336E" w:rsidTr="002D336E">
        <w:tc>
          <w:tcPr>
            <w:tcW w:w="577" w:type="dxa"/>
            <w:vMerge w:val="restart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  <w:vMerge w:val="restart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rPr>
                <w:rStyle w:val="SUBST0"/>
                <w:b w:val="0"/>
                <w:i w:val="0"/>
                <w:sz w:val="22"/>
              </w:rPr>
              <w:t>Миллер Алексей Борисович</w:t>
            </w:r>
          </w:p>
        </w:tc>
        <w:tc>
          <w:tcPr>
            <w:tcW w:w="2091" w:type="dxa"/>
            <w:vMerge w:val="restart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  <w:jc w:val="both"/>
            </w:pPr>
            <w:r w:rsidRPr="002D336E">
              <w:rPr>
                <w:rStyle w:val="SUBST0"/>
                <w:b w:val="0"/>
                <w:i w:val="0"/>
                <w:sz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82"/>
            </w:pPr>
            <w:r w:rsidRPr="002D336E">
              <w:t>10.06.2016</w:t>
            </w:r>
          </w:p>
        </w:tc>
        <w:tc>
          <w:tcPr>
            <w:tcW w:w="1559" w:type="dxa"/>
            <w:vMerge w:val="restart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  <w:vMerge w:val="restart"/>
          </w:tcPr>
          <w:p w:rsidR="005607C4" w:rsidRPr="002D336E" w:rsidRDefault="005607C4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5607C4" w:rsidRPr="002D336E" w:rsidTr="002D336E">
        <w:tc>
          <w:tcPr>
            <w:tcW w:w="577" w:type="dxa"/>
            <w:vMerge/>
          </w:tcPr>
          <w:p w:rsidR="005607C4" w:rsidRPr="002D336E" w:rsidRDefault="005607C4" w:rsidP="00C41697">
            <w:pPr>
              <w:pStyle w:val="ac"/>
              <w:tabs>
                <w:tab w:val="left" w:pos="284"/>
              </w:tabs>
              <w:spacing w:before="240" w:after="240"/>
              <w:ind w:right="0"/>
              <w:jc w:val="left"/>
            </w:pPr>
          </w:p>
        </w:tc>
        <w:tc>
          <w:tcPr>
            <w:tcW w:w="3533" w:type="dxa"/>
            <w:vMerge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</w:pPr>
          </w:p>
        </w:tc>
        <w:tc>
          <w:tcPr>
            <w:tcW w:w="2091" w:type="dxa"/>
            <w:vMerge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</w:pPr>
          </w:p>
        </w:tc>
        <w:tc>
          <w:tcPr>
            <w:tcW w:w="3830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  <w:jc w:val="both"/>
            </w:pPr>
            <w:r w:rsidRPr="002D336E">
              <w:rPr>
                <w:rStyle w:val="SUBST0"/>
                <w:b w:val="0"/>
                <w:i w:val="0"/>
                <w:sz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82"/>
            </w:pPr>
            <w:r w:rsidRPr="002D336E">
              <w:rPr>
                <w:rStyle w:val="SUBST0"/>
                <w:b w:val="0"/>
                <w:i w:val="0"/>
                <w:sz w:val="22"/>
              </w:rPr>
              <w:t>31.05.2016</w:t>
            </w:r>
          </w:p>
        </w:tc>
        <w:tc>
          <w:tcPr>
            <w:tcW w:w="1559" w:type="dxa"/>
            <w:vMerge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  <w:jc w:val="left"/>
            </w:pPr>
          </w:p>
        </w:tc>
        <w:tc>
          <w:tcPr>
            <w:tcW w:w="1486" w:type="dxa"/>
            <w:vMerge/>
          </w:tcPr>
          <w:p w:rsidR="005607C4" w:rsidRPr="002D336E" w:rsidRDefault="005607C4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  <w:jc w:val="left"/>
            </w:pP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</w:pPr>
            <w:proofErr w:type="gramStart"/>
            <w:r w:rsidRPr="002D336E">
              <w:rPr>
                <w:rStyle w:val="SUBST0"/>
                <w:b w:val="0"/>
                <w:i w:val="0"/>
                <w:sz w:val="22"/>
              </w:rPr>
              <w:t>Голубев</w:t>
            </w:r>
            <w:proofErr w:type="gramEnd"/>
            <w:r w:rsidRPr="002D336E">
              <w:rPr>
                <w:rStyle w:val="SUBST0"/>
                <w:b w:val="0"/>
                <w:i w:val="0"/>
                <w:sz w:val="22"/>
              </w:rPr>
              <w:t xml:space="preserve"> Валерий Александрович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  <w:jc w:val="both"/>
            </w:pPr>
            <w:r w:rsidRPr="002D336E">
              <w:rPr>
                <w:rStyle w:val="SUBST0"/>
                <w:b w:val="0"/>
                <w:i w:val="0"/>
                <w:sz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82"/>
            </w:pPr>
            <w:r w:rsidRPr="002D336E">
              <w:t>10.06.2016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Круглов Андрей Вячеславович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  <w:jc w:val="both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82"/>
            </w:pPr>
            <w:r w:rsidRPr="002D336E">
              <w:t>10.06.2016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Михайлова Елена Владимировна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  <w:jc w:val="both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82"/>
            </w:pPr>
            <w:r w:rsidRPr="002D336E">
              <w:t>10.06.2016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Черепанов Всеволод Владимирович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0"/>
              <w:jc w:val="both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82"/>
            </w:pPr>
            <w:r w:rsidRPr="002D336E">
              <w:t>10.06.2016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Селезнев Кирилл Геннадьевич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10.06.2016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Дубик Николай Николаевич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10.06.2016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Алисов Владимир Иванович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10.06.2016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D336E">
              <w:rPr>
                <w:rStyle w:val="SUBST0"/>
                <w:b w:val="0"/>
                <w:bCs/>
                <w:i w:val="0"/>
                <w:sz w:val="22"/>
              </w:rPr>
              <w:t>Гараев</w:t>
            </w:r>
            <w:proofErr w:type="spellEnd"/>
            <w:r w:rsidRPr="002D336E">
              <w:rPr>
                <w:rStyle w:val="SUBST0"/>
                <w:b w:val="0"/>
                <w:bCs/>
                <w:i w:val="0"/>
                <w:sz w:val="22"/>
              </w:rPr>
              <w:t xml:space="preserve"> Марат </w:t>
            </w:r>
            <w:proofErr w:type="spellStart"/>
            <w:r w:rsidRPr="002D336E">
              <w:rPr>
                <w:rStyle w:val="SUBST0"/>
                <w:b w:val="0"/>
                <w:bCs/>
                <w:i w:val="0"/>
                <w:sz w:val="22"/>
              </w:rPr>
              <w:t>Марселевич</w:t>
            </w:r>
            <w:proofErr w:type="spellEnd"/>
          </w:p>
        </w:tc>
        <w:tc>
          <w:tcPr>
            <w:tcW w:w="2091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10.06.2016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Сердюков Валерий Павлович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10.06.2016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Фурсенко Сергей Александрович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10.06.2016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Середа Михаил Леонидович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10.06.2016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Антонов Игорь Константинович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Член Правления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26.11.2012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D336E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D336E">
              <w:rPr>
                <w:rStyle w:val="SUBST0"/>
                <w:b w:val="0"/>
                <w:i w:val="0"/>
                <w:sz w:val="22"/>
              </w:rPr>
              <w:t>Баранов Виталий Витальевич</w:t>
            </w:r>
          </w:p>
        </w:tc>
        <w:tc>
          <w:tcPr>
            <w:tcW w:w="2091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D336E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Член Правления общества.</w:t>
            </w:r>
          </w:p>
        </w:tc>
        <w:tc>
          <w:tcPr>
            <w:tcW w:w="1701" w:type="dxa"/>
          </w:tcPr>
          <w:p w:rsidR="005607C4" w:rsidRPr="002D336E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24.06.2014</w:t>
            </w:r>
          </w:p>
        </w:tc>
        <w:tc>
          <w:tcPr>
            <w:tcW w:w="1559" w:type="dxa"/>
          </w:tcPr>
          <w:p w:rsidR="005607C4" w:rsidRPr="002D336E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0,00316116</w:t>
            </w:r>
          </w:p>
        </w:tc>
        <w:tc>
          <w:tcPr>
            <w:tcW w:w="1486" w:type="dxa"/>
          </w:tcPr>
          <w:p w:rsidR="005607C4" w:rsidRPr="002D336E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0,00316116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Дыбаль Александр Михайлович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Член Правления общества.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26.11.2012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  <w:vMerge w:val="restart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  <w:vMerge w:val="restart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Илюхина Елена Анатольевна</w:t>
            </w:r>
          </w:p>
        </w:tc>
        <w:tc>
          <w:tcPr>
            <w:tcW w:w="2091" w:type="dxa"/>
            <w:vMerge w:val="restart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Член Правления общества</w:t>
            </w:r>
            <w:r w:rsidR="001777FD" w:rsidRPr="00295BD8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26.11.2012</w:t>
            </w:r>
          </w:p>
        </w:tc>
        <w:tc>
          <w:tcPr>
            <w:tcW w:w="1559" w:type="dxa"/>
            <w:vMerge w:val="restart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  <w:vMerge w:val="restart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  <w:vMerge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  <w:vMerge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</w:p>
        </w:tc>
        <w:tc>
          <w:tcPr>
            <w:tcW w:w="2091" w:type="dxa"/>
            <w:vMerge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04.08.2015</w:t>
            </w:r>
          </w:p>
        </w:tc>
        <w:tc>
          <w:tcPr>
            <w:tcW w:w="1559" w:type="dxa"/>
            <w:vMerge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1486" w:type="dxa"/>
            <w:vMerge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</w:p>
        </w:tc>
      </w:tr>
      <w:tr w:rsidR="005607C4" w:rsidRPr="002D336E" w:rsidTr="002D336E">
        <w:tc>
          <w:tcPr>
            <w:tcW w:w="577" w:type="dxa"/>
            <w:vMerge w:val="restart"/>
          </w:tcPr>
          <w:p w:rsidR="00B02DDF" w:rsidRPr="002D336E" w:rsidRDefault="00B02DDF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  <w:vMerge w:val="restart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Кравченко Кирилл Альбертович</w:t>
            </w:r>
          </w:p>
        </w:tc>
        <w:tc>
          <w:tcPr>
            <w:tcW w:w="2091" w:type="dxa"/>
            <w:vMerge w:val="restart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Член Правления общества</w:t>
            </w:r>
            <w:r w:rsidR="001777FD" w:rsidRPr="00295BD8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26.11.2012</w:t>
            </w:r>
          </w:p>
        </w:tc>
        <w:tc>
          <w:tcPr>
            <w:tcW w:w="1559" w:type="dxa"/>
            <w:vMerge w:val="restart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0,000068462</w:t>
            </w:r>
          </w:p>
        </w:tc>
        <w:tc>
          <w:tcPr>
            <w:tcW w:w="1486" w:type="dxa"/>
            <w:vMerge w:val="restart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0,000068462</w:t>
            </w:r>
          </w:p>
        </w:tc>
      </w:tr>
      <w:tr w:rsidR="005607C4" w:rsidRPr="002D336E" w:rsidTr="002D336E">
        <w:tc>
          <w:tcPr>
            <w:tcW w:w="577" w:type="dxa"/>
            <w:vMerge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  <w:vMerge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</w:p>
        </w:tc>
        <w:tc>
          <w:tcPr>
            <w:tcW w:w="2091" w:type="dxa"/>
            <w:vMerge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bookmarkStart w:id="0" w:name="OLE_LINK1"/>
            <w:bookmarkStart w:id="1" w:name="OLE_LINK2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  <w:bookmarkEnd w:id="0"/>
            <w:bookmarkEnd w:id="1"/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25.06.2012</w:t>
            </w:r>
          </w:p>
        </w:tc>
        <w:tc>
          <w:tcPr>
            <w:tcW w:w="1559" w:type="dxa"/>
            <w:vMerge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1486" w:type="dxa"/>
            <w:vMerge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Чернер Анатолий Моисеевич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Член Правления общества</w:t>
            </w:r>
            <w:r w:rsidR="001777FD" w:rsidRPr="00295BD8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26.11.2012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Яковлев Вадим Владиславович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Член Правления общества</w:t>
            </w:r>
            <w:r w:rsidR="001777FD" w:rsidRPr="00295BD8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26.11.2012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0,001051526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0,001051526</w:t>
            </w:r>
          </w:p>
        </w:tc>
      </w:tr>
      <w:tr w:rsidR="005607C4" w:rsidRPr="002D336E" w:rsidTr="002D336E">
        <w:tc>
          <w:tcPr>
            <w:tcW w:w="577" w:type="dxa"/>
            <w:vMerge w:val="restart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  <w:vMerge w:val="restart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Барышников Владислав Валерьевич</w:t>
            </w:r>
          </w:p>
        </w:tc>
        <w:tc>
          <w:tcPr>
            <w:tcW w:w="2091" w:type="dxa"/>
            <w:vMerge w:val="restart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Член Правления общества</w:t>
            </w:r>
            <w:r w:rsidR="001777FD" w:rsidRPr="00295BD8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18.11.2014</w:t>
            </w:r>
          </w:p>
        </w:tc>
        <w:tc>
          <w:tcPr>
            <w:tcW w:w="1559" w:type="dxa"/>
            <w:vMerge w:val="restart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  <w:vMerge w:val="restart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  <w:vMerge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  <w:vMerge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</w:p>
        </w:tc>
        <w:tc>
          <w:tcPr>
            <w:tcW w:w="2091" w:type="dxa"/>
            <w:vMerge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16.03.2016</w:t>
            </w:r>
          </w:p>
        </w:tc>
        <w:tc>
          <w:tcPr>
            <w:tcW w:w="1559" w:type="dxa"/>
            <w:vMerge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1486" w:type="dxa"/>
            <w:vMerge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Янкевич Алексей Викторович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Член Правления общества</w:t>
            </w:r>
            <w:r w:rsidR="001777FD" w:rsidRPr="00295BD8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06.03.2012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Патрушев Андрей Николаевич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Член Правления общества</w:t>
            </w:r>
            <w:r w:rsidR="001777FD" w:rsidRPr="00295BD8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06.04.2015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</w:rPr>
              <w:t>Публичное акционерное общество «Газпром»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Москва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bookmarkStart w:id="2" w:name="OLE_LINK3"/>
            <w:bookmarkStart w:id="3" w:name="OLE_LINK4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bookmarkEnd w:id="2"/>
          <w:bookmarkEnd w:id="3"/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Лицо имеет право прямо распоряжаться на </w:t>
            </w:r>
            <w:proofErr w:type="gram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основании</w:t>
            </w:r>
            <w:proofErr w:type="gram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владения на праве собственности более 20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%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голосов, приходящихся на акции, составляющие уставный капитал ПАО «Газпром нефть».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95,679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*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95,679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*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«Газпромнефть-Корпоративные продажи»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Санкт-Петербург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13.03.2003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Гузеев Дмитрий Геннадьевич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5607C4" w:rsidRPr="00295BD8" w:rsidRDefault="00607BDA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607BDA">
              <w:rPr>
                <w:rStyle w:val="SUBST0"/>
                <w:b w:val="0"/>
                <w:i w:val="0"/>
                <w:sz w:val="22"/>
                <w:szCs w:val="22"/>
              </w:rPr>
              <w:t>20.11.2016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 xml:space="preserve">Общество с ограниченной </w:t>
            </w:r>
            <w:r w:rsidRPr="00295BD8">
              <w:rPr>
                <w:rStyle w:val="SUBST0"/>
                <w:b w:val="0"/>
                <w:i w:val="0"/>
                <w:sz w:val="22"/>
              </w:rPr>
              <w:lastRenderedPageBreak/>
              <w:t>ответственностью 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Газпромнефтьфинанс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>»</w:t>
            </w:r>
          </w:p>
        </w:tc>
        <w:tc>
          <w:tcPr>
            <w:tcW w:w="2091" w:type="dxa"/>
          </w:tcPr>
          <w:p w:rsidR="005607C4" w:rsidRPr="00295BD8" w:rsidRDefault="007A15C8" w:rsidP="007A15C8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г. Москва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Лицо принадлежит к той группе лиц,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к которой принадлежит акционерное общество.</w:t>
            </w:r>
          </w:p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13.11.2001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0,49*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0,49*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Лихненко Виталий Викторович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18.10.2014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«Газпромнефть-Сахалин»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Санкт-Петербург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16.10.2007</w:t>
            </w:r>
          </w:p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23.09.2009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Коробков Александр Николаевич</w:t>
            </w:r>
          </w:p>
        </w:tc>
        <w:tc>
          <w:tcPr>
            <w:tcW w:w="2091" w:type="dxa"/>
          </w:tcPr>
          <w:p w:rsidR="005607C4" w:rsidRPr="00295BD8" w:rsidRDefault="006F277F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29.04.2016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</w:rPr>
              <w:t xml:space="preserve">Акционерное общество </w:t>
            </w:r>
            <w:r w:rsidRPr="00295BD8">
              <w:rPr>
                <w:rStyle w:val="SUBST0"/>
                <w:b w:val="0"/>
                <w:i w:val="0"/>
                <w:sz w:val="22"/>
              </w:rPr>
              <w:t>«Газпромнефть-Урал»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Российская Федерация, г. Екатеринбург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25.10.2001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Кузин Николай Александрович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24.07.2015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5607C4" w:rsidRPr="002D336E" w:rsidTr="002D336E">
        <w:tc>
          <w:tcPr>
            <w:tcW w:w="577" w:type="dxa"/>
          </w:tcPr>
          <w:p w:rsidR="005607C4" w:rsidRPr="002D336E" w:rsidRDefault="005607C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5607C4" w:rsidRPr="00295BD8" w:rsidRDefault="005607C4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Меретояханефтегаз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>»</w:t>
            </w:r>
          </w:p>
        </w:tc>
        <w:tc>
          <w:tcPr>
            <w:tcW w:w="2091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Надым</w:t>
            </w:r>
          </w:p>
        </w:tc>
        <w:tc>
          <w:tcPr>
            <w:tcW w:w="3830" w:type="dxa"/>
          </w:tcPr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5607C4" w:rsidRPr="00295BD8" w:rsidRDefault="005607C4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5607C4" w:rsidRPr="00295BD8" w:rsidRDefault="005607C4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02.02.2015</w:t>
            </w:r>
          </w:p>
        </w:tc>
        <w:tc>
          <w:tcPr>
            <w:tcW w:w="1559" w:type="dxa"/>
          </w:tcPr>
          <w:p w:rsidR="005607C4" w:rsidRPr="00295BD8" w:rsidRDefault="005607C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5607C4" w:rsidRPr="00295BD8" w:rsidRDefault="005607C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Шушаков Александр Анатольевич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02.02.2015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</w:rPr>
              <w:t>Общество с ограниченной ответственностью «</w:t>
            </w:r>
            <w:r w:rsidRPr="00295BD8">
              <w:rPr>
                <w:rStyle w:val="SUBST0"/>
                <w:b w:val="0"/>
                <w:i w:val="0"/>
                <w:sz w:val="22"/>
              </w:rPr>
              <w:t>Газпромнефть-Ноябрьскнефтегазгеофизика»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Ноябрьск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ПАО «Газпром нефть» имеет право распоряжаться более чем 20 процентами общего количества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01.06.2016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  <w:lang w:val="en-US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lang w:val="en-US"/>
              </w:rPr>
              <w:t>Sibneft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lang w:val="en-US"/>
              </w:rPr>
              <w:t xml:space="preserve"> Oil Trade Company Limited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Wickham’s Cay II, Coastal Building, Road Town, Tortola, P.O. Box 2221, British Virgin Islands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31.03.2000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Чудинов Олег Евгеньевич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08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.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lang w:val="en-US"/>
              </w:rPr>
              <w:t>Thackeray Investments Limited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Wickham’s Cay II, Coastal Building, Road Town, Tortola, P.O. Box 2221, British Virgin Islands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08.01.2016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lang w:val="en-US"/>
              </w:rPr>
              <w:t>Gazprom Neft Trading GmbH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Schwarzenbergplatz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 5/4 Stock 1030 Wien,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Osterreich</w:t>
            </w:r>
            <w:proofErr w:type="spellEnd"/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21.01.2005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Вяткин Виталий Анатольевич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24.07.2007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Закрытое акционерное общество «Медиацентр-А7»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РФ г. Омск, ул. 22 Декабря, дом 98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26.07.2001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Акционерное общество «Газпромнефть-Мобильная карта»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город Кемерово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07.02.2002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Орлов Александр Григорьевич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F4782B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24.10.2016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</w:t>
            </w:r>
            <w:r w:rsidRPr="00295BD8">
              <w:rPr>
                <w:rStyle w:val="SUBST0"/>
                <w:b w:val="0"/>
                <w:i w:val="0"/>
                <w:sz w:val="22"/>
              </w:rPr>
              <w:lastRenderedPageBreak/>
              <w:t>Красноярск»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Российская Федерация, г.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Красноярск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23.10.2003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Чуяков Виктор Иванович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28.08.2015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Акционерное общество «Газпромнефть-Аэро»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Санкт-Петербург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06.12.2007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Егоров Владимир Егорович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114C0C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31.10.201</w:t>
            </w:r>
            <w:r w:rsidR="00114C0C">
              <w:rPr>
                <w:rStyle w:val="SUBST0"/>
                <w:b w:val="0"/>
                <w:i w:val="0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«Газпромнефть-Аэро Мурманск»</w:t>
            </w:r>
          </w:p>
        </w:tc>
        <w:tc>
          <w:tcPr>
            <w:tcW w:w="2091" w:type="dxa"/>
          </w:tcPr>
          <w:p w:rsidR="00A017F7" w:rsidRPr="00295BD8" w:rsidRDefault="00DF4D36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Мурманская область, Кольский район, пос.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Мурмаши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18.03.2008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Бебко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Михаил Иванович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02.03.2014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«Газпромнефть-Центр»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06.12.2001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 нефть Азия»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Киргизская Республика, г. 720075 Бишкек, 8 микрорайон, д. 28А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21.06.2006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Абилдаев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Болот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Ералханович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08.06.2015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 нефть–Таджикистан»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Республика Таджикистан 734020 г. Душанбе, ул. Айни, д.24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30.04.2007</w:t>
            </w: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04.12.2009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 xml:space="preserve">Мирзоев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Фарход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Султанбекович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01.06.2016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Товарищество с ограниченной ответственностью «Газпром нефть–Казахстан»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050000, Республика Казахстан, город Алматы,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Бостандыкский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район, ул. Фурманова, дом 187 «Б»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04.05.2007</w:t>
            </w:r>
          </w:p>
          <w:p w:rsidR="002D336E" w:rsidRPr="00295BD8" w:rsidRDefault="002D336E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10.12.2009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Малатаев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Марат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Сатыгулович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01.09.2015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 xml:space="preserve">Акционерное общество «Многофункциональный комплекс </w:t>
            </w:r>
            <w:r w:rsidRPr="00295BD8">
              <w:rPr>
                <w:rStyle w:val="SUBST0"/>
                <w:b w:val="0"/>
                <w:i w:val="0"/>
                <w:sz w:val="22"/>
              </w:rPr>
              <w:lastRenderedPageBreak/>
              <w:t>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Лахта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центр»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Россия, г. Санкт-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Петербург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08.10.2007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Закрытое акционерное общество «Газпромнефть-Аэро Новосибирск»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Новосибирская обл., г. Обь, аэропорт «Толмачево»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26.11.1999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</w:rPr>
              <w:t>Еремичев Андрей Иванович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16.01.2016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«Газпромнефть-ЗС»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ПАО «Газпром нефть» имеет право распоряжаться более чем 20 процентами общего количества голосов, приходящихся на доли, составляющие уставный капитал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11.03.2005</w:t>
            </w: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28.12.2004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</w:rPr>
              <w:t>Илюшина Елена Сергеевна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64C55" w:rsidP="00A64C55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16</w:t>
            </w:r>
            <w:r w:rsidR="00A017F7" w:rsidRPr="00295BD8">
              <w:rPr>
                <w:rStyle w:val="SUBST0"/>
                <w:b w:val="0"/>
                <w:i w:val="0"/>
                <w:sz w:val="22"/>
                <w:szCs w:val="22"/>
              </w:rPr>
              <w:t>.08.201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</w:rPr>
              <w:t xml:space="preserve">Акционерное общество </w:t>
            </w:r>
            <w:r w:rsidRPr="00295BD8">
              <w:rPr>
                <w:rStyle w:val="SUBST0"/>
                <w:b w:val="0"/>
                <w:i w:val="0"/>
                <w:sz w:val="22"/>
              </w:rPr>
              <w:t>«Газпромнефть-Новосибирск»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РФ, г. Новосибирск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11.03.2005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Табалаев Алексей Львович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27.01.2016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«Газпромнефть-Хантос»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Ханты-Мансийск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09.02.2005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</w:rPr>
              <w:t>Доктор Сергей Анатольевич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28.02.2015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 xml:space="preserve">Акционерное общество </w:t>
            </w:r>
            <w:r w:rsidRPr="00295BD8">
              <w:lastRenderedPageBreak/>
              <w:t>«Газпромнефть-Транспорт»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lastRenderedPageBreak/>
              <w:t xml:space="preserve">644099, Российская Федерация, город </w:t>
            </w:r>
            <w:r w:rsidRPr="00295BD8">
              <w:rPr>
                <w:sz w:val="22"/>
                <w:szCs w:val="22"/>
              </w:rPr>
              <w:lastRenderedPageBreak/>
              <w:t>Омск, ул. Фрунзе, 54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06.06.2005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Климачев Максим Валентинович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03.09.2015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«Газпромнефть–Восток»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Томск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14.09.2005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</w:rPr>
              <w:t>Мисник Виктор Николаевич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607BDA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607BDA">
              <w:rPr>
                <w:rStyle w:val="SUBST0"/>
                <w:b w:val="0"/>
                <w:i w:val="0"/>
                <w:sz w:val="22"/>
                <w:szCs w:val="22"/>
              </w:rPr>
              <w:t>28.11.2016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Акционерное общество «Газпромнефть-Северо-Запад»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Санкт-Петербург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ПАО «Газпром нефть» имеет право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05.08.2005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Шалимов Олег Михайлович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20.07.2015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 xml:space="preserve">Общество с ограниченной ответственностью «Комплекс </w:t>
            </w:r>
            <w:proofErr w:type="gramStart"/>
            <w:r w:rsidRPr="00295BD8">
              <w:rPr>
                <w:rStyle w:val="SUBST0"/>
                <w:b w:val="0"/>
                <w:i w:val="0"/>
                <w:sz w:val="22"/>
              </w:rPr>
              <w:t>Галерная</w:t>
            </w:r>
            <w:proofErr w:type="gramEnd"/>
            <w:r w:rsidRPr="00295BD8">
              <w:rPr>
                <w:rStyle w:val="SUBST0"/>
                <w:b w:val="0"/>
                <w:i w:val="0"/>
                <w:sz w:val="22"/>
              </w:rPr>
              <w:t xml:space="preserve"> 5»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190000, г. Санкт-Петербург, ул. Галерная, д.5, литер</w:t>
            </w:r>
            <w:proofErr w:type="gram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05.08.2005</w:t>
            </w: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26.01.2006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Перепелица Николай Васильевич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23.05.2015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Закрытое акционерное общество 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Мунай-Мырза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>»</w:t>
            </w:r>
          </w:p>
        </w:tc>
        <w:tc>
          <w:tcPr>
            <w:tcW w:w="2091" w:type="dxa"/>
          </w:tcPr>
          <w:p w:rsidR="00A017F7" w:rsidRPr="00295BD8" w:rsidRDefault="00A017F7" w:rsidP="00547616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720075, Киргизская Республика, г. Бишкек, 8 микрорайон, дом 2</w:t>
            </w:r>
            <w:r w:rsidR="00547616" w:rsidRPr="00295BD8">
              <w:rPr>
                <w:rStyle w:val="SUBST0"/>
                <w:b w:val="0"/>
                <w:i w:val="0"/>
                <w:sz w:val="22"/>
                <w:szCs w:val="22"/>
              </w:rPr>
              <w:t>8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«А»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ПАО «Газпром нефть» имеет право распоряжаться более чем 20 процентами общего количества голосов, приходящихся на акции,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28.07.2006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Абдукаримова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Айнура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Алайчиевна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847B9A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28.01.2016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«Газпромнефть-Логистика»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Москва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14.11.2006</w:t>
            </w: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A017F7" w:rsidRPr="00295BD8" w:rsidRDefault="00A017F7" w:rsidP="00736F88">
            <w:pPr>
              <w:spacing w:before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CB0309" w:rsidRPr="00295BD8" w:rsidRDefault="00CB0309" w:rsidP="00736F88">
            <w:pPr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736F88" w:rsidRPr="00295BD8" w:rsidRDefault="00736F88" w:rsidP="00736F88">
            <w:pPr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A017F7" w:rsidRPr="00295BD8" w:rsidRDefault="00A017F7" w:rsidP="00736F88">
            <w:pPr>
              <w:spacing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28.09.2007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Феклистов Олег Юрьевич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20.08.2015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 xml:space="preserve">Общество с ограниченной ответственностью «Трубопроводный Консорциум «Бургас –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Александруполис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>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Россия, 119180, Москва, ул. Большая Полянка, 57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18.01.2007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«Альянс-Ойл-</w:t>
            </w:r>
            <w:r w:rsidRPr="00295BD8">
              <w:rPr>
                <w:rStyle w:val="SUBST0"/>
                <w:b w:val="0"/>
                <w:i w:val="0"/>
                <w:sz w:val="22"/>
              </w:rPr>
              <w:lastRenderedPageBreak/>
              <w:t>Азия»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Киргизская республика г.</w:t>
            </w:r>
            <w:r w:rsidR="004C6A1B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Бишкек, 8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мкр</w:t>
            </w:r>
            <w:proofErr w:type="spellEnd"/>
            <w:r w:rsidR="004C6A1B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, 28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«А»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28.07.2006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Бектенов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Аскар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Эмильевич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25.12.2014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B6C63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>
              <w:rPr>
                <w:rStyle w:val="SUBST0"/>
                <w:b w:val="0"/>
                <w:bCs/>
                <w:i w:val="0"/>
                <w:sz w:val="22"/>
              </w:rPr>
              <w:t>А</w:t>
            </w:r>
            <w:r w:rsidR="00A017F7" w:rsidRPr="00295BD8">
              <w:rPr>
                <w:rStyle w:val="SUBST0"/>
                <w:b w:val="0"/>
                <w:bCs/>
                <w:i w:val="0"/>
                <w:sz w:val="22"/>
              </w:rPr>
              <w:t xml:space="preserve">кционерное общество </w:t>
            </w:r>
            <w:r w:rsidR="00A017F7" w:rsidRPr="00295BD8">
              <w:rPr>
                <w:rStyle w:val="SUBST0"/>
                <w:b w:val="0"/>
                <w:i w:val="0"/>
                <w:sz w:val="22"/>
              </w:rPr>
              <w:t>«Газпромнефть-Ноябрьскнефтегаз»</w:t>
            </w:r>
          </w:p>
        </w:tc>
        <w:tc>
          <w:tcPr>
            <w:tcW w:w="2091" w:type="dxa"/>
          </w:tcPr>
          <w:p w:rsidR="00A017F7" w:rsidRPr="00295BD8" w:rsidRDefault="00A017F7" w:rsidP="00AB6C63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Ноябрьск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06.10.1995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Крюков Павел Иванович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12.12.2015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НоябрьскНефтеГазАвтоматика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>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Ноябрьск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01.12.2003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Ноябрьскнефтегазсвязь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>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Ноябрьск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01.12.2003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Гулевич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Руслан Владимирович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11.03.2015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«Ноябрьсктеплонефть»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629800 </w:t>
            </w:r>
            <w:r w:rsidRPr="00295BD8">
              <w:rPr>
                <w:sz w:val="22"/>
                <w:szCs w:val="22"/>
              </w:rPr>
              <w:t>Российская Федерация, Ямало-Ненецкий автономный округ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, г. Ноябрьск,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промзона</w:t>
            </w:r>
            <w:proofErr w:type="spellEnd"/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01.12.2003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Ноябрьскэнергонефть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>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629800 </w:t>
            </w:r>
            <w:r w:rsidRPr="00295BD8">
              <w:rPr>
                <w:sz w:val="22"/>
                <w:szCs w:val="22"/>
              </w:rPr>
              <w:t>Российская Федерация, Ямало-Ненецкий автономный округ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, г. Ноябрьск,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промзона</w:t>
            </w:r>
            <w:proofErr w:type="spellEnd"/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01.12.2003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Заполярнефть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>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629828 </w:t>
            </w:r>
            <w:r w:rsidRPr="00295BD8">
              <w:rPr>
                <w:sz w:val="22"/>
                <w:szCs w:val="22"/>
              </w:rPr>
              <w:t>Российская Федерация, Ямало-Ненецкий автономный округ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, г. Ноябрьск, микрорайон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Вынгапуровский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ул. Ленина, 10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08.07.2003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</w:rPr>
              <w:t>Сигал Эдуард Яковлевич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20.04.2015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</w:rPr>
              <w:t xml:space="preserve">Открытое акционерное общество </w:t>
            </w:r>
            <w:r w:rsidRPr="00295BD8">
              <w:rPr>
                <w:rStyle w:val="SUBST0"/>
                <w:b w:val="0"/>
                <w:i w:val="0"/>
                <w:sz w:val="22"/>
              </w:rPr>
              <w:t>«Издательский дом «Благовест»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629810 РФ, ЯНАО, Тюменская обл., г. Ноябрьск,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Проспект мира 78В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12.04.1999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Сафонов Алексей Алексеевич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32193F" w:rsidP="0032193F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30</w:t>
            </w:r>
            <w:r w:rsidR="00A017F7" w:rsidRPr="00295BD8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03</w:t>
            </w:r>
            <w:r w:rsidR="00A017F7" w:rsidRPr="00295BD8">
              <w:rPr>
                <w:rStyle w:val="SUBST0"/>
                <w:b w:val="0"/>
                <w:i w:val="0"/>
                <w:sz w:val="22"/>
                <w:szCs w:val="22"/>
              </w:rPr>
              <w:t>.20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CE128F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  <w:r>
              <w:t>с</w:t>
            </w: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«Газпромнефть-Ангара»</w:t>
            </w:r>
          </w:p>
        </w:tc>
        <w:tc>
          <w:tcPr>
            <w:tcW w:w="2091" w:type="dxa"/>
          </w:tcPr>
          <w:p w:rsidR="00A017F7" w:rsidRPr="00295BD8" w:rsidRDefault="00CE128F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191167 город Санкт-Петербург,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Синопская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набережная, дом 22А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14.02.2005</w:t>
            </w: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05.07.2009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Сорокин Виктор Викторович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28.07.2014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«Газпромнефть-Нефтесервис»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Санкт-Петербург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11.09.2007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Дебольский Владимир Федорович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14.05.2015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</w:rPr>
              <w:t xml:space="preserve">Акционерное общество </w:t>
            </w:r>
            <w:r w:rsidRPr="00295BD8">
              <w:rPr>
                <w:rStyle w:val="SUBST0"/>
                <w:b w:val="0"/>
                <w:bCs/>
                <w:i w:val="0"/>
                <w:sz w:val="22"/>
              </w:rPr>
              <w:lastRenderedPageBreak/>
              <w:t>«</w:t>
            </w:r>
            <w:r w:rsidRPr="00295BD8">
              <w:rPr>
                <w:rStyle w:val="SUBST0"/>
                <w:b w:val="0"/>
                <w:i w:val="0"/>
                <w:sz w:val="22"/>
              </w:rPr>
              <w:t>Газпромнефть-Омский НПЗ»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Российская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Федерация, г. Омск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06.10.1995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Белявский Олег Германович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04.09.2014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Нефтехимремонт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>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Россия, г. Омск, Пр. Губкина 1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03.12.1999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t>Бородихин</w:t>
            </w:r>
            <w:proofErr w:type="spellEnd"/>
            <w:r w:rsidRPr="00295BD8">
              <w:t xml:space="preserve"> Алексей Петрович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75737F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16.04.2014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«Газпромнефть-Снабжение»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644040, г. Омск, ул.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Доковская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23</w:t>
            </w:r>
          </w:p>
        </w:tc>
        <w:tc>
          <w:tcPr>
            <w:tcW w:w="3830" w:type="dxa"/>
          </w:tcPr>
          <w:p w:rsidR="00A017F7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3C22D9" w:rsidRDefault="003C22D9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7A15C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  <w:p w:rsidR="003C22D9" w:rsidRPr="00295BD8" w:rsidRDefault="003C22D9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</w:p>
        </w:tc>
        <w:tc>
          <w:tcPr>
            <w:tcW w:w="1701" w:type="dxa"/>
          </w:tcPr>
          <w:p w:rsidR="00A017F7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25.06.2003</w:t>
            </w:r>
          </w:p>
          <w:p w:rsidR="003C22D9" w:rsidRDefault="003C22D9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3C22D9" w:rsidRPr="00295BD8" w:rsidRDefault="003C22D9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18.10.2016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Смецкой Сергей Геннадьевич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07.06.2014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«Автоматика – сервис»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Омск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03.10.2002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Муфтеев Рустем Римович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02.12.2014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«Ремонтно-механический завод «Газпромнефть-ОНПЗ»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644040, Российская Федерация, г. Омск, пр. Губкина, д. 1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25.06.2003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</w:rPr>
              <w:t>Аверьянов Святослав Александрович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01.07.2015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</w:rPr>
              <w:t xml:space="preserve">Акционерное общество </w:t>
            </w:r>
            <w:r w:rsidRPr="00295BD8">
              <w:rPr>
                <w:rStyle w:val="SUBST0"/>
                <w:b w:val="0"/>
                <w:i w:val="0"/>
                <w:sz w:val="22"/>
              </w:rPr>
              <w:t>«Газпромнефть-Омск»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Омск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ПАО «Газпром нефть» имеет право распоряжаться более чем 20 процентами общего количества голосов, приходящихся на акции,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06.10.1995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 xml:space="preserve">Публичное </w:t>
            </w:r>
            <w:r w:rsidRPr="00295BD8">
              <w:rPr>
                <w:rStyle w:val="SUBST0"/>
                <w:b w:val="0"/>
                <w:bCs/>
                <w:i w:val="0"/>
                <w:sz w:val="22"/>
              </w:rPr>
              <w:t xml:space="preserve">акционерное общество </w:t>
            </w:r>
            <w:r w:rsidRPr="00295BD8">
              <w:rPr>
                <w:rStyle w:val="SUBST0"/>
                <w:b w:val="0"/>
                <w:i w:val="0"/>
                <w:sz w:val="22"/>
              </w:rPr>
              <w:t>«Газпромнефть-Тюмень»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Тюмень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20.05.2002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Бобров Алексей Владимирович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01.07.2015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 Марин Бункер»</w:t>
            </w:r>
          </w:p>
        </w:tc>
        <w:tc>
          <w:tcPr>
            <w:tcW w:w="2091" w:type="dxa"/>
          </w:tcPr>
          <w:p w:rsidR="00A017F7" w:rsidRPr="00295BD8" w:rsidRDefault="00A017F7" w:rsidP="005B1787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</w:t>
            </w:r>
            <w:r w:rsidR="005B1787">
              <w:rPr>
                <w:rStyle w:val="SUBST0"/>
                <w:b w:val="0"/>
                <w:i w:val="0"/>
                <w:sz w:val="22"/>
                <w:szCs w:val="22"/>
              </w:rPr>
              <w:t>г. Санкт-Петербург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</w:t>
            </w:r>
            <w:r w:rsidR="001777FD" w:rsidRPr="00295BD8">
              <w:rPr>
                <w:rStyle w:val="SUBST0"/>
                <w:b w:val="0"/>
                <w:i w:val="0"/>
                <w:sz w:val="22"/>
                <w:szCs w:val="22"/>
              </w:rPr>
              <w:t>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09.10.2007</w:t>
            </w: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30.12.2009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Васильев Андрей Петрович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C80569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28.09.2016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 Научно-Технический Центр»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190000, г. Санкт-Петербург, набережная реки Мойки, д. 75-79 лит. Д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</w:t>
            </w:r>
            <w:r w:rsidR="001777FD" w:rsidRPr="00295BD8">
              <w:rPr>
                <w:rStyle w:val="SUBST0"/>
                <w:b w:val="0"/>
                <w:i w:val="0"/>
                <w:sz w:val="22"/>
                <w:szCs w:val="22"/>
              </w:rPr>
              <w:t>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15.11.2007</w:t>
            </w: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30.12.2009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F21483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  <w:r>
              <w:t>с</w:t>
            </w: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Хасанов Марс Магнавиевич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F21483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«Газпромнефть-Развитие»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197198, Санкт-Петербург, Зоологический переулок, дом 2-4, лит. Б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19.11.2007</w:t>
            </w:r>
          </w:p>
          <w:p w:rsidR="00A017F7" w:rsidRPr="00295BD8" w:rsidRDefault="00A017F7" w:rsidP="00736F88">
            <w:pPr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A017F7" w:rsidRPr="00295BD8" w:rsidRDefault="00A017F7" w:rsidP="00736F88">
            <w:pPr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A017F7" w:rsidRPr="00295BD8" w:rsidRDefault="00A017F7" w:rsidP="00736F88">
            <w:pPr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10.09.2009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Сугаипов Денис Асадуллаевич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01.07.2014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«Газпромнефть-</w:t>
            </w:r>
            <w:r w:rsidRPr="00295BD8">
              <w:rPr>
                <w:rStyle w:val="SUBST0"/>
                <w:b w:val="0"/>
                <w:i w:val="0"/>
                <w:sz w:val="22"/>
              </w:rPr>
              <w:lastRenderedPageBreak/>
              <w:t>Смазочные материалы»</w:t>
            </w:r>
          </w:p>
        </w:tc>
        <w:tc>
          <w:tcPr>
            <w:tcW w:w="2091" w:type="dxa"/>
          </w:tcPr>
          <w:p w:rsidR="00A017F7" w:rsidRPr="00295BD8" w:rsidRDefault="0023435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34357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г. Москва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</w:t>
            </w:r>
            <w:r w:rsidR="001777FD"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инадлежит акционерное </w:t>
            </w:r>
            <w:r w:rsidR="001777FD"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26.11.2007</w:t>
            </w: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30.12.2009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lastRenderedPageBreak/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Трухан Александр Михайлович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C80569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18.11.2016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Газпромнефтьэнерго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>»</w:t>
            </w:r>
          </w:p>
        </w:tc>
        <w:tc>
          <w:tcPr>
            <w:tcW w:w="2091" w:type="dxa"/>
          </w:tcPr>
          <w:p w:rsidR="00A017F7" w:rsidRPr="00295BD8" w:rsidRDefault="00A017F7" w:rsidP="007A15C8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04.02.2008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Чубарова Ирина Владимировна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16.01.2015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«Информационно-технологическая сервисная компания»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Москва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ПАО «Газпром нефть» имеет право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01.04.2008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Хамидуллин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Ринальд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Дамирович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11.01.2015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 xml:space="preserve">Общество с ограниченной ответственностью «Газпромнефть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Шиппинг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>»</w:t>
            </w:r>
          </w:p>
        </w:tc>
        <w:tc>
          <w:tcPr>
            <w:tcW w:w="2091" w:type="dxa"/>
          </w:tcPr>
          <w:p w:rsidR="00A017F7" w:rsidRPr="00295BD8" w:rsidRDefault="002A4FF0" w:rsidP="002A4FF0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</w:t>
            </w:r>
            <w:r w:rsidR="00A017F7"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Санкт-Петербу</w:t>
            </w:r>
            <w:r>
              <w:rPr>
                <w:rStyle w:val="SUBST0"/>
                <w:b w:val="0"/>
                <w:i w:val="0"/>
                <w:sz w:val="22"/>
                <w:szCs w:val="22"/>
              </w:rPr>
              <w:t>рг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05.12.2008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t>Кинэ</w:t>
            </w:r>
            <w:proofErr w:type="spellEnd"/>
            <w:r w:rsidRPr="00295BD8">
              <w:t xml:space="preserve"> Дмитрий Генрихович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29.11.2014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«Газпромнефть Бизнес-Сервис»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191036, г. Санкт-Петербург, ул. 2-я Советская, д.17 литера</w:t>
            </w:r>
            <w:proofErr w:type="gram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22.12.2008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Макрецкая Ольга Николаевна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25.04.2014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Общество с ограниченной ответственностью «Газпромнефть-Инвест»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117647, г. Москва, ул. Профсоюзная, д. 125А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16.12.2008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Общество с ограниченной ответственностью «Газпромнефть Терминал СПб»</w:t>
            </w:r>
          </w:p>
        </w:tc>
        <w:tc>
          <w:tcPr>
            <w:tcW w:w="2091" w:type="dxa"/>
          </w:tcPr>
          <w:p w:rsidR="00A017F7" w:rsidRPr="00295BD8" w:rsidRDefault="00A017F7" w:rsidP="00583568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</w:t>
            </w:r>
            <w:r w:rsidR="00583568">
              <w:rPr>
                <w:rStyle w:val="SUBST0"/>
                <w:b w:val="0"/>
                <w:i w:val="0"/>
                <w:sz w:val="22"/>
                <w:szCs w:val="22"/>
              </w:rPr>
              <w:t>оссийская Федерация, г. Санкт-Петербург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26.02.2009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Сидоров Игорь Геннадьевич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20.02.2014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 xml:space="preserve">НИС </w:t>
            </w:r>
            <w:proofErr w:type="spellStart"/>
            <w:r w:rsidRPr="00295BD8">
              <w:t>а.о</w:t>
            </w:r>
            <w:proofErr w:type="spellEnd"/>
            <w:r w:rsidRPr="00295BD8">
              <w:t>. Нови Сад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Республика Сербия, г. </w:t>
            </w:r>
            <w:proofErr w:type="gram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Нови-Сад</w:t>
            </w:r>
            <w:proofErr w:type="gram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ул. Народного фронта, д. 12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02.02.2009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  <w:lang w:val="en-US"/>
              </w:rPr>
            </w:pPr>
            <w:r w:rsidRPr="00295BD8">
              <w:rPr>
                <w:lang w:val="en-US"/>
              </w:rPr>
              <w:t xml:space="preserve">O Zone </w:t>
            </w:r>
            <w:proofErr w:type="spellStart"/>
            <w:r w:rsidRPr="00295BD8">
              <w:rPr>
                <w:lang w:val="en-US"/>
              </w:rPr>
              <w:t>a.d.</w:t>
            </w:r>
            <w:proofErr w:type="spellEnd"/>
            <w:r w:rsidRPr="00295BD8">
              <w:rPr>
                <w:lang w:val="en-US"/>
              </w:rPr>
              <w:t xml:space="preserve"> Belgrade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Marsala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Birjuzova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3-5,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Belgrade</w:t>
            </w:r>
            <w:proofErr w:type="spellEnd"/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02.02.2009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lang w:val="en-US"/>
              </w:rPr>
              <w:t>Дмитро</w:t>
            </w:r>
            <w:proofErr w:type="spellEnd"/>
            <w:r w:rsidRPr="00295BD8">
              <w:rPr>
                <w:lang w:val="en-US"/>
              </w:rPr>
              <w:t xml:space="preserve"> </w:t>
            </w:r>
            <w:proofErr w:type="spellStart"/>
            <w:r w:rsidRPr="00295BD8">
              <w:rPr>
                <w:lang w:val="en-US"/>
              </w:rPr>
              <w:t>Омельченко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29.11.2012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  <w:lang w:val="en-US"/>
              </w:rPr>
            </w:pPr>
            <w:r w:rsidRPr="00295BD8">
              <w:rPr>
                <w:lang w:val="en-US"/>
              </w:rPr>
              <w:t xml:space="preserve">NIS – </w:t>
            </w:r>
            <w:proofErr w:type="spellStart"/>
            <w:r w:rsidRPr="00295BD8">
              <w:rPr>
                <w:lang w:val="en-US"/>
              </w:rPr>
              <w:t>Svetlost</w:t>
            </w:r>
            <w:proofErr w:type="spellEnd"/>
            <w:r w:rsidRPr="00295BD8">
              <w:rPr>
                <w:lang w:val="en-US"/>
              </w:rPr>
              <w:t xml:space="preserve"> </w:t>
            </w:r>
            <w:proofErr w:type="spellStart"/>
            <w:r w:rsidRPr="00295BD8">
              <w:rPr>
                <w:lang w:val="en-US"/>
              </w:rPr>
              <w:t>d.o.o</w:t>
            </w:r>
            <w:proofErr w:type="spellEnd"/>
            <w:r w:rsidRPr="00295BD8">
              <w:rPr>
                <w:lang w:val="en-US"/>
              </w:rPr>
              <w:t xml:space="preserve">. </w:t>
            </w:r>
            <w:proofErr w:type="spellStart"/>
            <w:r w:rsidRPr="00295BD8">
              <w:rPr>
                <w:lang w:val="en-US"/>
              </w:rPr>
              <w:t>Bujanovac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proofErr w:type="spellStart"/>
            <w:r w:rsidRPr="00295BD8">
              <w:rPr>
                <w:sz w:val="22"/>
                <w:szCs w:val="22"/>
                <w:lang w:val="en-US"/>
              </w:rPr>
              <w:t>Industrijska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 zona bb, 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Bujanovac</w:t>
            </w:r>
            <w:proofErr w:type="spellEnd"/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02.02.2009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  <w:lang w:val="en-US"/>
              </w:rPr>
            </w:pPr>
            <w:proofErr w:type="spellStart"/>
            <w:r w:rsidRPr="00295BD8">
              <w:t>Давор</w:t>
            </w:r>
            <w:proofErr w:type="spellEnd"/>
            <w:r w:rsidRPr="00295BD8">
              <w:t xml:space="preserve"> </w:t>
            </w:r>
            <w:proofErr w:type="spellStart"/>
            <w:r w:rsidRPr="00295BD8">
              <w:t>Янчич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30.08.2012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t>Общество с ограниченной ответственностью «НИС ОВЕРСИЗ»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191036, г. Санкт-Петербург, Невский проспект, д. 95, литер А, помещение 11Н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02.02.2009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Воищев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Максим Михайлович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17.04.2015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r w:rsidRPr="00295BD8">
              <w:rPr>
                <w:lang w:val="en-US"/>
              </w:rPr>
              <w:t>ADRIA</w:t>
            </w:r>
            <w:r w:rsidRPr="00295BD8">
              <w:t xml:space="preserve"> </w:t>
            </w:r>
            <w:r w:rsidRPr="00295BD8">
              <w:rPr>
                <w:lang w:val="en-US"/>
              </w:rPr>
              <w:t>O</w:t>
            </w:r>
            <w:r w:rsidRPr="00295BD8">
              <w:t xml:space="preserve"> </w:t>
            </w:r>
            <w:r w:rsidRPr="00295BD8">
              <w:rPr>
                <w:lang w:val="en-US"/>
              </w:rPr>
              <w:t>ZONE</w:t>
            </w:r>
            <w:r w:rsidRPr="00295BD8">
              <w:t xml:space="preserve"> </w:t>
            </w:r>
            <w:r w:rsidRPr="00295BD8">
              <w:rPr>
                <w:lang w:val="en-US"/>
              </w:rPr>
              <w:t>d</w:t>
            </w:r>
            <w:r w:rsidRPr="00295BD8">
              <w:t>.</w:t>
            </w:r>
            <w:r w:rsidRPr="00295BD8">
              <w:rPr>
                <w:lang w:val="en-US"/>
              </w:rPr>
              <w:t>o</w:t>
            </w:r>
            <w:r w:rsidRPr="00295BD8">
              <w:t>.</w:t>
            </w:r>
            <w:r w:rsidRPr="00295BD8">
              <w:rPr>
                <w:lang w:val="en-US"/>
              </w:rPr>
              <w:t>o</w:t>
            </w:r>
            <w:r w:rsidRPr="00295BD8">
              <w:t>. («</w:t>
            </w:r>
            <w:proofErr w:type="spellStart"/>
            <w:r w:rsidRPr="00295BD8">
              <w:t>Адриа</w:t>
            </w:r>
            <w:proofErr w:type="spellEnd"/>
            <w:r w:rsidRPr="00295BD8">
              <w:t xml:space="preserve"> О </w:t>
            </w:r>
            <w:r w:rsidRPr="00295BD8">
              <w:lastRenderedPageBreak/>
              <w:t xml:space="preserve">зоне </w:t>
            </w:r>
            <w:proofErr w:type="spellStart"/>
            <w:r w:rsidRPr="00295BD8">
              <w:t>д.о.о</w:t>
            </w:r>
            <w:proofErr w:type="spellEnd"/>
            <w:r w:rsidRPr="00295BD8">
              <w:t>.»)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Черногория, г.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Котор</w:t>
            </w:r>
            <w:proofErr w:type="spellEnd"/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02.02.2009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t>Блажо</w:t>
            </w:r>
            <w:proofErr w:type="spellEnd"/>
            <w:r w:rsidRPr="00295BD8">
              <w:t xml:space="preserve"> </w:t>
            </w:r>
            <w:proofErr w:type="spellStart"/>
            <w:r w:rsidRPr="00295BD8">
              <w:t>Яредич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11.10.2011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rStyle w:val="SUBST0"/>
                <w:b w:val="0"/>
                <w:i w:val="0"/>
                <w:sz w:val="22"/>
              </w:rPr>
            </w:pPr>
            <w:proofErr w:type="spellStart"/>
            <w:r w:rsidRPr="00295BD8">
              <w:rPr>
                <w:lang w:val="en-US"/>
              </w:rPr>
              <w:t>Jadran</w:t>
            </w:r>
            <w:proofErr w:type="spellEnd"/>
            <w:r w:rsidRPr="00295BD8">
              <w:t>-</w:t>
            </w:r>
            <w:proofErr w:type="spellStart"/>
            <w:r w:rsidRPr="00295BD8">
              <w:rPr>
                <w:lang w:val="en-US"/>
              </w:rPr>
              <w:t>Naftagas</w:t>
            </w:r>
            <w:proofErr w:type="spellEnd"/>
            <w:r w:rsidRPr="00295BD8">
              <w:t xml:space="preserve"> </w:t>
            </w:r>
            <w:r w:rsidRPr="00295BD8">
              <w:rPr>
                <w:lang w:val="en-US"/>
              </w:rPr>
              <w:t>d</w:t>
            </w:r>
            <w:r w:rsidRPr="00295BD8">
              <w:t>.</w:t>
            </w:r>
            <w:r w:rsidRPr="00295BD8">
              <w:rPr>
                <w:lang w:val="en-US"/>
              </w:rPr>
              <w:t>o</w:t>
            </w:r>
            <w:r w:rsidRPr="00295BD8">
              <w:t>.</w:t>
            </w:r>
            <w:r w:rsidRPr="00295BD8">
              <w:rPr>
                <w:lang w:val="en-US"/>
              </w:rPr>
              <w:t>o</w:t>
            </w:r>
            <w:r w:rsidRPr="00295BD8">
              <w:t xml:space="preserve">. </w:t>
            </w:r>
            <w:r w:rsidRPr="00295BD8">
              <w:rPr>
                <w:lang w:val="en-US"/>
              </w:rPr>
              <w:t>Banja</w:t>
            </w:r>
            <w:r w:rsidRPr="00295BD8">
              <w:t xml:space="preserve"> </w:t>
            </w:r>
            <w:r w:rsidRPr="00295BD8">
              <w:rPr>
                <w:lang w:val="en-US"/>
              </w:rPr>
              <w:t>Luka</w:t>
            </w:r>
            <w:r w:rsidRPr="00295BD8">
              <w:t xml:space="preserve"> («</w:t>
            </w:r>
            <w:proofErr w:type="spellStart"/>
            <w:r w:rsidRPr="00295BD8">
              <w:t>Ядран-Нафтагас</w:t>
            </w:r>
            <w:proofErr w:type="spellEnd"/>
            <w:r w:rsidRPr="00295BD8">
              <w:t xml:space="preserve">» </w:t>
            </w:r>
            <w:proofErr w:type="spellStart"/>
            <w:r w:rsidRPr="00295BD8">
              <w:t>д.о.о</w:t>
            </w:r>
            <w:proofErr w:type="spellEnd"/>
            <w:r w:rsidRPr="00295BD8">
              <w:t>. Баня Лука)</w:t>
            </w:r>
          </w:p>
        </w:tc>
        <w:tc>
          <w:tcPr>
            <w:tcW w:w="2091" w:type="dxa"/>
          </w:tcPr>
          <w:p w:rsidR="00A017F7" w:rsidRPr="00295BD8" w:rsidRDefault="00E1053F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Улица Короля Петра Первого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Караджорджевича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бб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(принадлежит части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Младена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Стояновича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нр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. 29) Баня Лука, Республика Сербская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23.12.2010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proofErr w:type="spellStart"/>
            <w:r w:rsidRPr="00295BD8">
              <w:t>Предраг</w:t>
            </w:r>
            <w:proofErr w:type="spellEnd"/>
            <w:r w:rsidRPr="00295BD8">
              <w:t xml:space="preserve"> </w:t>
            </w:r>
            <w:proofErr w:type="spellStart"/>
            <w:r w:rsidRPr="00295BD8">
              <w:t>Раданович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14.12.2010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t>SIBIR ENERGY LIMITED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Ибекс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хаус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, 42-47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Минориз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Лондон ЕС3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N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1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DX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Великобритания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24.11.2010</w:t>
            </w: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29.05.2009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proofErr w:type="spellStart"/>
            <w:r w:rsidRPr="00295BD8">
              <w:rPr>
                <w:lang w:val="en-US"/>
              </w:rPr>
              <w:t>Gazpromneft</w:t>
            </w:r>
            <w:proofErr w:type="spellEnd"/>
            <w:r w:rsidRPr="00295BD8">
              <w:rPr>
                <w:lang w:val="en-US"/>
              </w:rPr>
              <w:t xml:space="preserve"> Lubricants Italia S.p.A.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00153, г. Рим (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пров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. Рима), ул.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Франческо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Беналья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д. 13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22.04.2009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proofErr w:type="spellStart"/>
            <w:r w:rsidRPr="00295BD8">
              <w:t>Мауро</w:t>
            </w:r>
            <w:proofErr w:type="spellEnd"/>
            <w:r w:rsidRPr="00295BD8">
              <w:t xml:space="preserve"> </w:t>
            </w:r>
            <w:proofErr w:type="spellStart"/>
            <w:r w:rsidRPr="00295BD8">
              <w:t>Ночелли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27.04.2015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t>Иностранное общество с ограниченной ответственностью «Газпромнефть-</w:t>
            </w:r>
            <w:proofErr w:type="spellStart"/>
            <w:r w:rsidRPr="00295BD8">
              <w:t>Белнефтепродукт</w:t>
            </w:r>
            <w:proofErr w:type="spellEnd"/>
            <w:r w:rsidRPr="00295BD8">
              <w:t>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220050, Республика </w:t>
            </w:r>
            <w:r w:rsidR="00FF5AAD" w:rsidRPr="00295BD8">
              <w:rPr>
                <w:rStyle w:val="SUBST0"/>
                <w:b w:val="0"/>
                <w:i w:val="0"/>
                <w:sz w:val="22"/>
                <w:szCs w:val="22"/>
              </w:rPr>
              <w:t>Беларусь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, г. Минск, ул.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Мясникова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70, 4 этаж, пом.24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19.06.2009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proofErr w:type="spellStart"/>
            <w:r w:rsidRPr="00295BD8">
              <w:t>Браташ</w:t>
            </w:r>
            <w:proofErr w:type="spellEnd"/>
            <w:r w:rsidRPr="00295BD8">
              <w:t xml:space="preserve"> Анатолий Николаевич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5D3E1C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20.06.2015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rPr>
                <w:rStyle w:val="SUBST0"/>
                <w:b w:val="0"/>
                <w:i w:val="0"/>
                <w:sz w:val="22"/>
              </w:rPr>
              <w:t>Общество с ограниченной ответственностью «Алтайское подворье»</w:t>
            </w:r>
          </w:p>
        </w:tc>
        <w:tc>
          <w:tcPr>
            <w:tcW w:w="2091" w:type="dxa"/>
          </w:tcPr>
          <w:p w:rsidR="00A017F7" w:rsidRPr="00295BD8" w:rsidRDefault="00FF5AAD" w:rsidP="00FF5AAD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г. Горно-Алтайск</w:t>
            </w:r>
          </w:p>
        </w:tc>
        <w:tc>
          <w:tcPr>
            <w:tcW w:w="3830" w:type="dxa"/>
          </w:tcPr>
          <w:p w:rsidR="00A017F7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FF5AAD" w:rsidRPr="00295BD8" w:rsidRDefault="00FF5AAD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75520">
              <w:rPr>
                <w:rStyle w:val="SUBST0"/>
                <w:b w:val="0"/>
                <w:i w:val="0"/>
                <w:sz w:val="22"/>
                <w:szCs w:val="22"/>
              </w:rPr>
              <w:t xml:space="preserve">ПАО «Газпром нефть» имеет право распоряжаться более чем 20 процентами общего количества голосов, приходящихся на доли, </w:t>
            </w:r>
            <w:r w:rsidRPr="00275520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составляющие уставный капитал общества.</w:t>
            </w:r>
          </w:p>
        </w:tc>
        <w:tc>
          <w:tcPr>
            <w:tcW w:w="1701" w:type="dxa"/>
          </w:tcPr>
          <w:p w:rsidR="00A017F7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22.07.2009</w:t>
            </w:r>
          </w:p>
          <w:p w:rsidR="00FF5AAD" w:rsidRDefault="00FF5AAD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FF5AAD" w:rsidRPr="00295BD8" w:rsidRDefault="00FF5AAD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22.12.2016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t>Серебрянников Сергей Михайлович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12.01.2016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t>Открытое акционерное общество «Газпромнефть-Ярославль»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Ярославль, Тормозное шоссе, д. 93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16.07.2009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r w:rsidRPr="00295BD8">
              <w:rPr>
                <w:lang w:val="en-US"/>
              </w:rPr>
              <w:t>Gazprom Neft Finance B.V.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Muiderstraat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 5-D 1011 PZ Amsterdam, the Netherlands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26.11.2009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t>Общество с ограниченной ответственностью «ГПН-проект»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117647, г. Москва, ул. Профсоюзная, д. 125А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23.12.2009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t>Общество с ограниченной ответственностью «Газпромнефть-Заполярье»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629807, г. Ноябрьск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23.12.2009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t>Махортов Дмитрий Александрович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20.05.2015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075708" w:rsidP="00CB0309">
            <w:pPr>
              <w:pStyle w:val="ac"/>
              <w:spacing w:before="240" w:after="240"/>
              <w:ind w:right="-13"/>
              <w:jc w:val="left"/>
            </w:pPr>
            <w:r>
              <w:t>Общество с ограниченной ответственностью «Газпромнефть - Трейд Оренбург»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23.12.2009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t xml:space="preserve">Общество с ограниченной ответственностью «Газпромнефть </w:t>
            </w:r>
            <w:proofErr w:type="spellStart"/>
            <w:r w:rsidRPr="00295BD8">
              <w:t>Лубрикантс</w:t>
            </w:r>
            <w:proofErr w:type="spellEnd"/>
            <w:r w:rsidRPr="00295BD8">
              <w:t xml:space="preserve"> Украина»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04070, г. Киев, ул. Борисоглебска, д. 15-В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25.02.2010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t>Шевченко Дмитрий Сергеевич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01.12.2014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r w:rsidRPr="00295BD8">
              <w:rPr>
                <w:lang w:val="en-US"/>
              </w:rPr>
              <w:t xml:space="preserve">Gazprom Neft </w:t>
            </w:r>
            <w:proofErr w:type="spellStart"/>
            <w:r w:rsidRPr="00295BD8">
              <w:rPr>
                <w:lang w:val="en-US"/>
              </w:rPr>
              <w:t>Badra</w:t>
            </w:r>
            <w:proofErr w:type="spellEnd"/>
            <w:r w:rsidRPr="00295BD8">
              <w:rPr>
                <w:lang w:val="en-US"/>
              </w:rPr>
              <w:t xml:space="preserve"> B.V.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Muiderstraat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 5/D 1011 PZ Amsterdam, the Netherlands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11.02.2010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t>Караваев Сергей Владимирович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19.09.2014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r w:rsidRPr="00295BD8">
              <w:rPr>
                <w:lang w:val="en-US"/>
              </w:rPr>
              <w:t>Gazprom Neft North Africa B.V.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Muiderstraat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 5/D 1011 PZ Amsterdam, the Netherlands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11.02.2010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proofErr w:type="spellStart"/>
            <w:r w:rsidRPr="00295BD8">
              <w:t>Intertrust</w:t>
            </w:r>
            <w:proofErr w:type="spellEnd"/>
            <w:r w:rsidRPr="00295BD8">
              <w:t xml:space="preserve"> (</w:t>
            </w:r>
            <w:proofErr w:type="spellStart"/>
            <w:r w:rsidRPr="00295BD8">
              <w:t>Netherlands</w:t>
            </w:r>
            <w:proofErr w:type="spellEnd"/>
            <w:r w:rsidRPr="00295BD8">
              <w:t>) B.V.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Prins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Bernhardplein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200, 1097JB,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Amsterdam</w:t>
            </w:r>
            <w:proofErr w:type="spellEnd"/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11.02.2010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r w:rsidRPr="00295BD8">
              <w:rPr>
                <w:lang w:val="en-US"/>
              </w:rPr>
              <w:t>Gazprom Neft Equatorial B.V., S.L.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Республика Экваториальная Гвинея, Северный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Биоко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Малабо,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Карретера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дель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Аеропуерто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К-3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16.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02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.201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r w:rsidRPr="00295BD8">
              <w:rPr>
                <w:lang w:val="en-US"/>
              </w:rPr>
              <w:t>Gazprom Neft International S.A.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6 rue Eugene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Ruppert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, L-2453, Luxembourg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9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.0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7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.2010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FB73B9" w:rsidRPr="00FB73B9" w:rsidTr="002D336E">
        <w:tc>
          <w:tcPr>
            <w:tcW w:w="577" w:type="dxa"/>
          </w:tcPr>
          <w:p w:rsidR="00FB73B9" w:rsidRPr="002D336E" w:rsidRDefault="00FB73B9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FB73B9" w:rsidRPr="00295BD8" w:rsidRDefault="00FB73B9" w:rsidP="00CB0309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RCS Management (Luxembourg) </w:t>
            </w:r>
            <w:proofErr w:type="spellStart"/>
            <w:r>
              <w:rPr>
                <w:lang w:val="en-US"/>
              </w:rPr>
              <w:t>S.a.r.l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2091" w:type="dxa"/>
          </w:tcPr>
          <w:p w:rsidR="00FB73B9" w:rsidRPr="00295BD8" w:rsidRDefault="00FB73B9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AB5BC7">
              <w:rPr>
                <w:sz w:val="22"/>
                <w:szCs w:val="22"/>
                <w:lang w:val="en-US"/>
              </w:rPr>
              <w:t xml:space="preserve">6 rue Eugene </w:t>
            </w:r>
            <w:proofErr w:type="spellStart"/>
            <w:r w:rsidRPr="00AB5BC7">
              <w:rPr>
                <w:sz w:val="22"/>
                <w:szCs w:val="22"/>
                <w:lang w:val="en-US"/>
              </w:rPr>
              <w:t>Ruppert</w:t>
            </w:r>
            <w:proofErr w:type="spellEnd"/>
            <w:r w:rsidRPr="00AB5BC7">
              <w:rPr>
                <w:sz w:val="22"/>
                <w:szCs w:val="22"/>
                <w:lang w:val="en-US"/>
              </w:rPr>
              <w:t>, L-2453, Luxembourg</w:t>
            </w:r>
          </w:p>
        </w:tc>
        <w:tc>
          <w:tcPr>
            <w:tcW w:w="3830" w:type="dxa"/>
          </w:tcPr>
          <w:p w:rsidR="00FB73B9" w:rsidRPr="00FB73B9" w:rsidRDefault="00FB73B9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AB5BC7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FB73B9" w:rsidRPr="00FB73B9" w:rsidRDefault="00FB73B9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27.10.2016</w:t>
            </w:r>
          </w:p>
        </w:tc>
        <w:tc>
          <w:tcPr>
            <w:tcW w:w="1559" w:type="dxa"/>
          </w:tcPr>
          <w:p w:rsidR="00FB73B9" w:rsidRPr="00FB73B9" w:rsidRDefault="00FB73B9" w:rsidP="00CB0309">
            <w:pPr>
              <w:pStyle w:val="ac"/>
              <w:spacing w:before="240" w:after="240"/>
              <w:ind w:right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86" w:type="dxa"/>
          </w:tcPr>
          <w:p w:rsidR="00FB73B9" w:rsidRPr="00FB73B9" w:rsidRDefault="00FB73B9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B73B9" w:rsidRPr="00FB73B9" w:rsidTr="002D336E">
        <w:tc>
          <w:tcPr>
            <w:tcW w:w="577" w:type="dxa"/>
          </w:tcPr>
          <w:p w:rsidR="00FB73B9" w:rsidRPr="002D336E" w:rsidRDefault="00FB73B9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FB73B9" w:rsidRPr="00295BD8" w:rsidRDefault="00FB73B9" w:rsidP="00CB0309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Universal Management Services </w:t>
            </w:r>
            <w:proofErr w:type="spellStart"/>
            <w:r>
              <w:rPr>
                <w:lang w:val="en-US"/>
              </w:rPr>
              <w:t>Sarl</w:t>
            </w:r>
            <w:proofErr w:type="spellEnd"/>
          </w:p>
        </w:tc>
        <w:tc>
          <w:tcPr>
            <w:tcW w:w="2091" w:type="dxa"/>
          </w:tcPr>
          <w:p w:rsidR="00FB73B9" w:rsidRPr="00295BD8" w:rsidRDefault="00FB73B9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AB5BC7">
              <w:rPr>
                <w:sz w:val="22"/>
                <w:szCs w:val="22"/>
                <w:lang w:val="en-US"/>
              </w:rPr>
              <w:t xml:space="preserve">6 rue Eugene </w:t>
            </w:r>
            <w:proofErr w:type="spellStart"/>
            <w:r w:rsidRPr="00AB5BC7">
              <w:rPr>
                <w:sz w:val="22"/>
                <w:szCs w:val="22"/>
                <w:lang w:val="en-US"/>
              </w:rPr>
              <w:t>Ruppert</w:t>
            </w:r>
            <w:proofErr w:type="spellEnd"/>
            <w:r w:rsidRPr="00AB5BC7">
              <w:rPr>
                <w:sz w:val="22"/>
                <w:szCs w:val="22"/>
                <w:lang w:val="en-US"/>
              </w:rPr>
              <w:t>, L-2453, Luxembourg</w:t>
            </w:r>
          </w:p>
        </w:tc>
        <w:tc>
          <w:tcPr>
            <w:tcW w:w="3830" w:type="dxa"/>
          </w:tcPr>
          <w:p w:rsidR="00FB73B9" w:rsidRPr="00FB73B9" w:rsidRDefault="00FB73B9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AB5BC7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FB73B9" w:rsidRPr="00FB73B9" w:rsidRDefault="00FB73B9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27.10.2016</w:t>
            </w:r>
          </w:p>
        </w:tc>
        <w:tc>
          <w:tcPr>
            <w:tcW w:w="1559" w:type="dxa"/>
          </w:tcPr>
          <w:p w:rsidR="00FB73B9" w:rsidRPr="00FB73B9" w:rsidRDefault="00FB73B9" w:rsidP="00CB0309">
            <w:pPr>
              <w:pStyle w:val="ac"/>
              <w:spacing w:before="240" w:after="240"/>
              <w:ind w:right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86" w:type="dxa"/>
          </w:tcPr>
          <w:p w:rsidR="00FB73B9" w:rsidRPr="00FB73B9" w:rsidRDefault="00FB73B9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t>Общество с ограниченной ответственностью «Ямал развитие»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119021, г. Москва,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Олсуфьевский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пер., д. 8, стр. 2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22.0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7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.2010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t>Акционерное общество «Газпромнефть-МНГК»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Москва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26.11.2010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t>Абрамова Мария Викторовна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01.03.2015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t>Общество с ограниченной ответственностью «Моснефтепродукт»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119071, Москва, Ленинский пр. д. 15А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22.11.2012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t>Акционерное общество «Газпромнефть – Альтернативное топливо»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Москва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26.11.2010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t>Ползик Виталий Сергеевич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06.10.2015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t xml:space="preserve">Акционерное общество «Газпромнефть - Московский </w:t>
            </w:r>
            <w:r w:rsidRPr="00295BD8">
              <w:lastRenderedPageBreak/>
              <w:t>НПЗ»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г. Москва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26.11.2010</w:t>
            </w: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30.12.2014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lastRenderedPageBreak/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t>Егизарьян Аркадий Мамиконович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1E13DA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16.11.2016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t>Закрытое акционерное общество «Универсал-нефть»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630099, Российская Федерация, г. Новосибирск, ул. Октябрьская, д.52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26.11.2010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t>Общество с ограниченной ответственностью «Газпромнефть-Аэро Кыргызстан»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Кыргызская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республика, г. Бишкек, Аэропорт 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Манас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18.02.2011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proofErr w:type="spellStart"/>
            <w:r w:rsidRPr="00295BD8">
              <w:t>Бейшекеев</w:t>
            </w:r>
            <w:proofErr w:type="spellEnd"/>
            <w:r w:rsidRPr="00295BD8">
              <w:t xml:space="preserve"> </w:t>
            </w:r>
            <w:proofErr w:type="spellStart"/>
            <w:r w:rsidRPr="00295BD8">
              <w:t>Мекен</w:t>
            </w:r>
            <w:proofErr w:type="spellEnd"/>
            <w:r w:rsidRPr="00295BD8">
              <w:t xml:space="preserve"> </w:t>
            </w:r>
            <w:proofErr w:type="spellStart"/>
            <w:r w:rsidRPr="00295BD8">
              <w:t>Намасбекович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FE20A5" w:rsidP="00FE20A5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17</w:t>
            </w:r>
            <w:r w:rsidR="00A017F7" w:rsidRPr="00295BD8">
              <w:rPr>
                <w:rStyle w:val="SUBST0"/>
                <w:b w:val="0"/>
                <w:i w:val="0"/>
                <w:sz w:val="22"/>
                <w:szCs w:val="22"/>
              </w:rPr>
              <w:t>.0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8</w:t>
            </w:r>
            <w:r w:rsidR="00A017F7" w:rsidRPr="00295BD8">
              <w:rPr>
                <w:rStyle w:val="SUBST0"/>
                <w:b w:val="0"/>
                <w:i w:val="0"/>
                <w:sz w:val="22"/>
                <w:szCs w:val="22"/>
              </w:rPr>
              <w:t>.201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t>T</w:t>
            </w:r>
            <w:r w:rsidRPr="00295BD8">
              <w:rPr>
                <w:lang w:val="en-US"/>
              </w:rPr>
              <w:t>Z</w:t>
            </w:r>
            <w:r w:rsidRPr="00295BD8">
              <w:t>AR PETROL INVESTMENT LIMITED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Arch.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Makariou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 III, 2-4, CAPITAL CENTRE, 9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vertAlign w:val="superscript"/>
                <w:lang w:val="en-US"/>
              </w:rPr>
              <w:t>th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 floor, P.C. 1065, Nicosia,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lastRenderedPageBreak/>
              <w:t>Cyprus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30.08.2011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t xml:space="preserve">NIS PETROL </w:t>
            </w:r>
            <w:r w:rsidRPr="00295BD8">
              <w:rPr>
                <w:lang w:val="en-US"/>
              </w:rPr>
              <w:t>E</w:t>
            </w:r>
            <w:r w:rsidRPr="00295BD8">
              <w:t>OOD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 xml:space="preserve">Республика Болгария, </w:t>
            </w:r>
            <w:proofErr w:type="spellStart"/>
            <w:r w:rsidRPr="00295BD8">
              <w:rPr>
                <w:sz w:val="22"/>
                <w:szCs w:val="22"/>
              </w:rPr>
              <w:t>г.София</w:t>
            </w:r>
            <w:proofErr w:type="spellEnd"/>
            <w:r w:rsidRPr="00295BD8">
              <w:rPr>
                <w:sz w:val="22"/>
                <w:szCs w:val="22"/>
              </w:rPr>
              <w:t xml:space="preserve">, 1407, Бул. Никола </w:t>
            </w:r>
            <w:proofErr w:type="spellStart"/>
            <w:r w:rsidRPr="00295BD8">
              <w:rPr>
                <w:sz w:val="22"/>
                <w:szCs w:val="22"/>
              </w:rPr>
              <w:t>Вапцаров</w:t>
            </w:r>
            <w:proofErr w:type="spellEnd"/>
            <w:r w:rsidRPr="00295BD8">
              <w:rPr>
                <w:sz w:val="22"/>
                <w:szCs w:val="22"/>
              </w:rPr>
              <w:t xml:space="preserve"> 51А, 4-й этаж, </w:t>
            </w:r>
            <w:proofErr w:type="spellStart"/>
            <w:r w:rsidRPr="00295BD8">
              <w:rPr>
                <w:sz w:val="22"/>
                <w:szCs w:val="22"/>
              </w:rPr>
              <w:t>Лозенец</w:t>
            </w:r>
            <w:proofErr w:type="spellEnd"/>
            <w:r w:rsidRPr="00295BD8">
              <w:rPr>
                <w:sz w:val="22"/>
                <w:szCs w:val="22"/>
              </w:rPr>
              <w:t xml:space="preserve"> дистрикт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13.09.2011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0E19F9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t xml:space="preserve">Иван Илиев </w:t>
            </w:r>
            <w:proofErr w:type="spellStart"/>
            <w:r w:rsidRPr="00295BD8">
              <w:t>Костадинов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0E19F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</w:t>
            </w:r>
            <w:r w:rsidR="000E19F9" w:rsidRPr="00295BD8">
              <w:rPr>
                <w:rStyle w:val="SUBST0"/>
                <w:b w:val="0"/>
                <w:i w:val="0"/>
                <w:sz w:val="22"/>
                <w:szCs w:val="22"/>
              </w:rPr>
              <w:t>2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  <w:r w:rsidR="000E19F9" w:rsidRPr="00295BD8">
              <w:rPr>
                <w:rStyle w:val="SUBST0"/>
                <w:b w:val="0"/>
                <w:i w:val="0"/>
                <w:sz w:val="22"/>
                <w:szCs w:val="22"/>
              </w:rPr>
              <w:t>07.2016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r w:rsidRPr="00295BD8">
              <w:rPr>
                <w:lang w:val="en-US"/>
              </w:rPr>
              <w:t>NIS PETROL doo Banja Luka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Улица Короля Николы, д. 26, Баня Лука, Республика Сербская, Босния и Герцеговина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13.09.2011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Серджан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Пешевич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15.01.2016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</w:pPr>
            <w:r w:rsidRPr="00295BD8">
              <w:rPr>
                <w:rStyle w:val="SUBST0"/>
                <w:b w:val="0"/>
                <w:i w:val="0"/>
                <w:sz w:val="22"/>
                <w:lang w:val="en-US"/>
              </w:rPr>
              <w:t>G</w:t>
            </w:r>
            <w:r w:rsidRPr="00295BD8">
              <w:rPr>
                <w:rStyle w:val="SUBST0"/>
                <w:b w:val="0"/>
                <w:i w:val="0"/>
                <w:sz w:val="22"/>
              </w:rPr>
              <w:t>-</w:t>
            </w:r>
            <w:r w:rsidRPr="00295BD8">
              <w:rPr>
                <w:rStyle w:val="SUBST0"/>
                <w:b w:val="0"/>
                <w:i w:val="0"/>
                <w:sz w:val="22"/>
                <w:lang w:val="en-US"/>
              </w:rPr>
              <w:t>Petrol</w:t>
            </w:r>
            <w:r w:rsidRPr="00295BD8">
              <w:rPr>
                <w:rStyle w:val="SUBST0"/>
                <w:b w:val="0"/>
                <w:i w:val="0"/>
                <w:sz w:val="22"/>
              </w:rPr>
              <w:t xml:space="preserve"> </w:t>
            </w:r>
            <w:r w:rsidRPr="00295BD8">
              <w:rPr>
                <w:rStyle w:val="SUBST0"/>
                <w:b w:val="0"/>
                <w:i w:val="0"/>
                <w:sz w:val="22"/>
                <w:lang w:val="en-US"/>
              </w:rPr>
              <w:t>d</w:t>
            </w:r>
            <w:r w:rsidRPr="00295BD8">
              <w:rPr>
                <w:rStyle w:val="SUBST0"/>
                <w:b w:val="0"/>
                <w:i w:val="0"/>
                <w:sz w:val="22"/>
              </w:rPr>
              <w:t>.</w:t>
            </w:r>
            <w:r w:rsidRPr="00295BD8">
              <w:rPr>
                <w:rStyle w:val="SUBST0"/>
                <w:b w:val="0"/>
                <w:i w:val="0"/>
                <w:sz w:val="22"/>
                <w:lang w:val="en-US"/>
              </w:rPr>
              <w:t>o</w:t>
            </w:r>
            <w:r w:rsidRPr="00295BD8">
              <w:rPr>
                <w:rStyle w:val="SUBST0"/>
                <w:b w:val="0"/>
                <w:i w:val="0"/>
                <w:sz w:val="22"/>
              </w:rPr>
              <w:t>.</w:t>
            </w:r>
            <w:r w:rsidRPr="00295BD8">
              <w:rPr>
                <w:rStyle w:val="SUBST0"/>
                <w:b w:val="0"/>
                <w:i w:val="0"/>
                <w:sz w:val="22"/>
                <w:lang w:val="en-US"/>
              </w:rPr>
              <w:t>o</w:t>
            </w:r>
            <w:r w:rsidRPr="00295BD8">
              <w:rPr>
                <w:rStyle w:val="SUBST0"/>
                <w:b w:val="0"/>
                <w:i w:val="0"/>
                <w:sz w:val="22"/>
              </w:rPr>
              <w:t xml:space="preserve">. </w:t>
            </w:r>
            <w:r w:rsidRPr="00295BD8">
              <w:rPr>
                <w:rStyle w:val="SUBST0"/>
                <w:b w:val="0"/>
                <w:i w:val="0"/>
                <w:sz w:val="22"/>
                <w:lang w:val="en-US"/>
              </w:rPr>
              <w:t>Sarajevo</w:t>
            </w:r>
            <w:r w:rsidRPr="00295BD8">
              <w:rPr>
                <w:rStyle w:val="SUBST0"/>
                <w:b w:val="0"/>
                <w:i w:val="0"/>
                <w:sz w:val="22"/>
              </w:rPr>
              <w:t xml:space="preserve"> (Джи-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Петрол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</w:rPr>
              <w:t>д.о.о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</w:rPr>
              <w:t>. Сараево)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 xml:space="preserve">г. Сараево, ул. </w:t>
            </w:r>
            <w:proofErr w:type="spellStart"/>
            <w:r w:rsidRPr="00295BD8">
              <w:rPr>
                <w:sz w:val="22"/>
                <w:szCs w:val="22"/>
              </w:rPr>
              <w:t>Тешаньска</w:t>
            </w:r>
            <w:proofErr w:type="spellEnd"/>
            <w:r w:rsidRPr="00295BD8">
              <w:rPr>
                <w:sz w:val="22"/>
                <w:szCs w:val="22"/>
              </w:rPr>
              <w:t xml:space="preserve">, д.24а, 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Avaz</w:t>
            </w:r>
            <w:proofErr w:type="spellEnd"/>
            <w:r w:rsidRPr="00295BD8">
              <w:rPr>
                <w:sz w:val="22"/>
                <w:szCs w:val="22"/>
              </w:rPr>
              <w:t xml:space="preserve"> </w:t>
            </w:r>
            <w:r w:rsidRPr="00295BD8">
              <w:rPr>
                <w:sz w:val="22"/>
                <w:szCs w:val="22"/>
                <w:lang w:val="en-US"/>
              </w:rPr>
              <w:t>Twist</w:t>
            </w:r>
            <w:r w:rsidRPr="00295BD8">
              <w:rPr>
                <w:sz w:val="22"/>
                <w:szCs w:val="22"/>
              </w:rPr>
              <w:t xml:space="preserve"> </w:t>
            </w:r>
            <w:r w:rsidRPr="00295BD8">
              <w:rPr>
                <w:sz w:val="22"/>
                <w:szCs w:val="22"/>
                <w:lang w:val="en-US"/>
              </w:rPr>
              <w:t>Tower</w:t>
            </w:r>
            <w:r w:rsidRPr="00295BD8">
              <w:rPr>
                <w:sz w:val="22"/>
                <w:szCs w:val="22"/>
              </w:rPr>
              <w:t>, Сараево-Центр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28.02.2013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proofErr w:type="spellStart"/>
            <w:r w:rsidRPr="00295BD8">
              <w:rPr>
                <w:lang w:val="en-US"/>
              </w:rPr>
              <w:t>Pannon</w:t>
            </w:r>
            <w:proofErr w:type="spellEnd"/>
            <w:r w:rsidRPr="00295BD8">
              <w:rPr>
                <w:lang w:val="en-US"/>
              </w:rPr>
              <w:t xml:space="preserve"> </w:t>
            </w:r>
            <w:proofErr w:type="spellStart"/>
            <w:r w:rsidRPr="00295BD8">
              <w:rPr>
                <w:lang w:val="en-US"/>
              </w:rPr>
              <w:t>Naftagas</w:t>
            </w:r>
            <w:proofErr w:type="spellEnd"/>
            <w:r w:rsidRPr="00295BD8">
              <w:rPr>
                <w:lang w:val="en-US"/>
              </w:rPr>
              <w:t xml:space="preserve"> </w:t>
            </w:r>
            <w:proofErr w:type="spellStart"/>
            <w:r w:rsidRPr="00295BD8">
              <w:rPr>
                <w:lang w:val="en-US"/>
              </w:rPr>
              <w:t>Korlatolt</w:t>
            </w:r>
            <w:proofErr w:type="spellEnd"/>
            <w:r w:rsidRPr="00295BD8">
              <w:rPr>
                <w:lang w:val="en-US"/>
              </w:rPr>
              <w:t xml:space="preserve"> </w:t>
            </w:r>
            <w:proofErr w:type="spellStart"/>
            <w:r w:rsidRPr="00295BD8">
              <w:rPr>
                <w:lang w:val="en-US"/>
              </w:rPr>
              <w:t>Felelossegu</w:t>
            </w:r>
            <w:proofErr w:type="spellEnd"/>
            <w:r w:rsidRPr="00295BD8">
              <w:rPr>
                <w:lang w:val="en-US"/>
              </w:rPr>
              <w:t xml:space="preserve"> </w:t>
            </w:r>
            <w:proofErr w:type="spellStart"/>
            <w:r w:rsidRPr="00295BD8">
              <w:rPr>
                <w:lang w:val="en-US"/>
              </w:rPr>
              <w:t>Tarsasag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 xml:space="preserve">1093 Будапешт Венгрия, ул. </w:t>
            </w:r>
            <w:proofErr w:type="spellStart"/>
            <w:r w:rsidRPr="00295BD8">
              <w:rPr>
                <w:sz w:val="22"/>
                <w:szCs w:val="22"/>
              </w:rPr>
              <w:lastRenderedPageBreak/>
              <w:t>Козрактар</w:t>
            </w:r>
            <w:proofErr w:type="spellEnd"/>
            <w:r w:rsidRPr="00295BD8">
              <w:rPr>
                <w:sz w:val="22"/>
                <w:szCs w:val="22"/>
              </w:rPr>
              <w:t>, д. 30-32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13.09.2011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proofErr w:type="spellStart"/>
            <w:r w:rsidRPr="00295BD8">
              <w:t>Славко</w:t>
            </w:r>
            <w:proofErr w:type="spellEnd"/>
            <w:r w:rsidRPr="00295BD8">
              <w:t xml:space="preserve"> </w:t>
            </w:r>
            <w:proofErr w:type="spellStart"/>
            <w:r w:rsidRPr="00295BD8">
              <w:t>Печанац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23.08.2011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-13"/>
              <w:jc w:val="left"/>
              <w:rPr>
                <w:lang w:val="en-US"/>
              </w:rPr>
            </w:pPr>
            <w:r w:rsidRPr="00295BD8">
              <w:rPr>
                <w:lang w:val="en-US"/>
              </w:rPr>
              <w:t>NIS PETROL S.R.L.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  <w:lang w:val="en-US"/>
              </w:rPr>
            </w:pPr>
            <w:r w:rsidRPr="00295BD8">
              <w:rPr>
                <w:sz w:val="22"/>
                <w:szCs w:val="22"/>
                <w:lang w:val="en-US"/>
              </w:rPr>
              <w:t xml:space="preserve">Romania, 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mun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Bucuresti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sectorul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 1, 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strada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Calea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Floreasca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Nr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 246 C, 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etaj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 22, cod postal 014476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13.09.2011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  <w:lang w:val="en-US"/>
              </w:rPr>
              <w:t xml:space="preserve">Смирнов Вадим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Валентинович</w:t>
            </w:r>
            <w:r w:rsidRPr="00295BD8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-108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06.03.2013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sz w:val="22"/>
                <w:szCs w:val="22"/>
                <w:lang w:val="en-US"/>
              </w:rPr>
            </w:pPr>
            <w:r w:rsidRPr="00295BD8">
              <w:rPr>
                <w:sz w:val="22"/>
                <w:szCs w:val="22"/>
                <w:lang w:val="en-US"/>
              </w:rPr>
              <w:t xml:space="preserve">Gazprom Neft Business Service B.V. 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right="-108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Muiderstraat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 5/D 1011 PZ Amsterdam, the Netherlands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6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.09.2011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Дворцов Алексей Владимирович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-108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16.09.2011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572B55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 xml:space="preserve">Акционерное общество «Газпромнефть Московский </w:t>
            </w:r>
            <w:r w:rsidR="00572B55" w:rsidRPr="00295BD8">
              <w:rPr>
                <w:sz w:val="22"/>
                <w:szCs w:val="22"/>
              </w:rPr>
              <w:t>З</w:t>
            </w:r>
            <w:r w:rsidRPr="00295BD8">
              <w:rPr>
                <w:sz w:val="22"/>
                <w:szCs w:val="22"/>
              </w:rPr>
              <w:t>авод Смазочных Материалов»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141191, Московская область, г. Фрязино, ул. Озерная, д.6а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01.11.2011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572B55" w:rsidP="00CB0309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Мишин Сергей Борисович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572B55" w:rsidP="00572B55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25.08.2016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Акционерное общество «</w:t>
            </w:r>
            <w:proofErr w:type="spellStart"/>
            <w:r w:rsidRPr="00295BD8">
              <w:rPr>
                <w:sz w:val="22"/>
                <w:szCs w:val="22"/>
              </w:rPr>
              <w:t>Южуралнефтегаз</w:t>
            </w:r>
            <w:proofErr w:type="spellEnd"/>
            <w:r w:rsidRPr="00295BD8">
              <w:rPr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город Оренбург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10.11.2011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Общество с ограниченной ответственностью «Газпромнефть-Юг»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350072, г. Краснодар, ул. Московская, д. 59/1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07.12.2011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Общество с ограниченной ответственностью «Газпромнефть-Ямал»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Салехард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06.10.2011</w:t>
            </w: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09.11.2012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Овечкин Алексей Васильевич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-108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10.10.2015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«НАФТАГАС-Технические сервисы» </w:t>
            </w:r>
            <w:r w:rsidRPr="00295BD8">
              <w:rPr>
                <w:sz w:val="22"/>
                <w:szCs w:val="22"/>
              </w:rPr>
              <w:t xml:space="preserve">Общество с ограниченной ответственностью </w:t>
            </w:r>
            <w:proofErr w:type="spellStart"/>
            <w:r w:rsidRPr="00295BD8">
              <w:rPr>
                <w:sz w:val="22"/>
                <w:szCs w:val="22"/>
              </w:rPr>
              <w:lastRenderedPageBreak/>
              <w:t>Зренянин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Сербия, г.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Зренянин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, ул.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Београдска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д. 26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08.02.2012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 xml:space="preserve">Оскар </w:t>
            </w:r>
            <w:proofErr w:type="spellStart"/>
            <w:r w:rsidRPr="00295BD8">
              <w:rPr>
                <w:sz w:val="22"/>
                <w:szCs w:val="22"/>
              </w:rPr>
              <w:t>Тотх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-108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12.01.2012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 xml:space="preserve">«НАФТАГАС-Нефтяные сервисы» Общество с ограниченной ответственностью Нови Сад 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Сербия, г. Нови Сад, ул. Пут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Шайкашког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одреда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9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08.02.2012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Буквич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Миодраг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-108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23.03.2015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 xml:space="preserve">«Научно-технологический центр НИС-НАФТАГАС» Общество с ограниченной ответственностью Нови Сад 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Сербия, г. Нови Сад, ул. Народного Фронта, 12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08.02.2012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Залевский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Николай Владимирович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22.04.2013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«НАФТАГАС-Транспорт» Общество с ограниченной ответственностью Нови Сад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Сербия, г Нови Сад,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Народног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Фронта, 12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22.05.2012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sz w:val="22"/>
                <w:szCs w:val="22"/>
              </w:rPr>
            </w:pPr>
            <w:proofErr w:type="spellStart"/>
            <w:r w:rsidRPr="00295BD8">
              <w:rPr>
                <w:sz w:val="22"/>
                <w:szCs w:val="22"/>
              </w:rPr>
              <w:t>Драган</w:t>
            </w:r>
            <w:proofErr w:type="spellEnd"/>
            <w:r w:rsidRPr="00295BD8">
              <w:rPr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sz w:val="22"/>
                <w:szCs w:val="22"/>
              </w:rPr>
              <w:t>Радович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-108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22.05.2012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sz w:val="22"/>
                <w:szCs w:val="22"/>
                <w:lang w:val="en-US"/>
              </w:rPr>
            </w:pPr>
            <w:r w:rsidRPr="00295BD8">
              <w:rPr>
                <w:sz w:val="22"/>
                <w:szCs w:val="22"/>
                <w:lang w:val="en-US"/>
              </w:rPr>
              <w:t xml:space="preserve">Gazprom Neft Middle East B.V. 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Muiderstraat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 5/D 1011 PZ Amsterdam, the Netherlands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09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07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.201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2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«Газпромнефть-Аэро Кемерово»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650070, РФ, г. Кемерово, 62-й проезд, 12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03.08.2012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Родин Сергей Алексеевич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B57C90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28.06.2016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Акционерное общество «Газпромнефть-Терминал»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Новосибирск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акции, составляющие уставный капитал общества</w:t>
            </w:r>
            <w:r w:rsidRPr="00295BD8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01.10.2012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C41697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E72C60" w:rsidP="00CB0309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E72C60">
              <w:rPr>
                <w:sz w:val="22"/>
                <w:szCs w:val="22"/>
              </w:rPr>
              <w:t>Матвиенко Антон Павлович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-108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E72C60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</w:t>
            </w:r>
            <w:r w:rsidR="00E72C60">
              <w:rPr>
                <w:rStyle w:val="SUBST0"/>
                <w:b w:val="0"/>
                <w:i w:val="0"/>
                <w:sz w:val="22"/>
                <w:szCs w:val="22"/>
              </w:rPr>
              <w:t>2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  <w:r w:rsidR="00E72C60">
              <w:rPr>
                <w:rStyle w:val="SUBST0"/>
                <w:b w:val="0"/>
                <w:i w:val="0"/>
                <w:sz w:val="22"/>
                <w:szCs w:val="22"/>
              </w:rPr>
              <w:t>10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.201</w:t>
            </w:r>
            <w:r w:rsidR="00E72C60">
              <w:rPr>
                <w:rStyle w:val="SUBST0"/>
                <w:b w:val="0"/>
                <w:i w:val="0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sz w:val="22"/>
                <w:szCs w:val="22"/>
                <w:lang w:val="en-US"/>
              </w:rPr>
            </w:pPr>
            <w:r w:rsidRPr="00295BD8">
              <w:rPr>
                <w:sz w:val="22"/>
                <w:szCs w:val="22"/>
                <w:lang w:val="en-US"/>
              </w:rPr>
              <w:t xml:space="preserve">Gazprom Neft Adria 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d.o.o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Хорватия, 10 000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lastRenderedPageBreak/>
              <w:t xml:space="preserve">Zagreb,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Ozaljska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 136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lastRenderedPageBreak/>
              <w:t>30.01.2013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Общество с ограниченной ответственностью «Газпромнефть-Региональные продажи»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Санкт-Петербург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pStyle w:val="Default"/>
              <w:spacing w:before="240" w:after="240"/>
              <w:jc w:val="both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95BD8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05.10.2010</w:t>
            </w: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28.05.2015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Ледовских Валерий Анатольевич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28.01.2016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  <w:t>Gazprom Neft Downstream B.V.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Королевство Нидерландов, 1097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JB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Амстердам, Принц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Бернхардпляйн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200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19.12.2012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Товарищество с ограниченной ответственностью «Газпромнефть Битум Казахстан»</w:t>
            </w:r>
          </w:p>
        </w:tc>
        <w:tc>
          <w:tcPr>
            <w:tcW w:w="2091" w:type="dxa"/>
          </w:tcPr>
          <w:p w:rsidR="00A017F7" w:rsidRPr="00295BD8" w:rsidRDefault="001E09FE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Республика Казахстан, Южно-Казахстанская область, город Шымкент, 160013, Аль-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Фарабийский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район, проспект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Динмухамеда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Кунаева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, участок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83/1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27.12.2012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Миронов Игорь Геннадьевич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10.02.2016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«Газпромнефть-Аэро Брянск»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241522, Брянская область, село Октябрьское, ул. Авиаторов, д.1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07.02.2013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Маркин Сергей Владимирович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442060" w:rsidP="00442060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16</w:t>
            </w:r>
            <w:r w:rsidR="00A017F7" w:rsidRPr="00295BD8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10</w:t>
            </w:r>
            <w:r w:rsidR="00A017F7" w:rsidRPr="00295BD8">
              <w:rPr>
                <w:rStyle w:val="SUBST0"/>
                <w:b w:val="0"/>
                <w:i w:val="0"/>
                <w:sz w:val="22"/>
                <w:szCs w:val="22"/>
              </w:rPr>
              <w:t>.201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  <w:lang w:val="en-US"/>
              </w:rPr>
              <w:t>GAZPROMNEFT</w:t>
            </w:r>
            <w:r w:rsidRPr="00295BD8">
              <w:rPr>
                <w:sz w:val="22"/>
                <w:szCs w:val="22"/>
              </w:rPr>
              <w:t xml:space="preserve"> </w:t>
            </w:r>
            <w:r w:rsidRPr="00295BD8">
              <w:rPr>
                <w:sz w:val="22"/>
                <w:szCs w:val="22"/>
                <w:lang w:val="en-US"/>
              </w:rPr>
              <w:t>MARINE</w:t>
            </w:r>
            <w:r w:rsidRPr="00295BD8">
              <w:rPr>
                <w:sz w:val="22"/>
                <w:szCs w:val="22"/>
              </w:rPr>
              <w:t xml:space="preserve"> </w:t>
            </w:r>
            <w:r w:rsidRPr="00295BD8">
              <w:rPr>
                <w:sz w:val="22"/>
                <w:szCs w:val="22"/>
                <w:lang w:val="en-US"/>
              </w:rPr>
              <w:t>BUNKER</w:t>
            </w:r>
            <w:r w:rsidRPr="00295BD8">
              <w:rPr>
                <w:sz w:val="22"/>
                <w:szCs w:val="22"/>
              </w:rPr>
              <w:t xml:space="preserve"> </w:t>
            </w:r>
            <w:r w:rsidRPr="00295BD8">
              <w:rPr>
                <w:sz w:val="22"/>
                <w:szCs w:val="22"/>
                <w:lang w:val="en-US"/>
              </w:rPr>
              <w:t>BALKAN</w:t>
            </w:r>
            <w:r w:rsidRPr="00295BD8">
              <w:rPr>
                <w:sz w:val="22"/>
                <w:szCs w:val="22"/>
              </w:rPr>
              <w:t xml:space="preserve"> </w:t>
            </w:r>
            <w:r w:rsidRPr="00295BD8">
              <w:rPr>
                <w:sz w:val="22"/>
                <w:szCs w:val="22"/>
                <w:lang w:val="en-US"/>
              </w:rPr>
              <w:t>S</w:t>
            </w:r>
            <w:r w:rsidRPr="00295BD8">
              <w:rPr>
                <w:sz w:val="22"/>
                <w:szCs w:val="22"/>
              </w:rPr>
              <w:t>.</w:t>
            </w:r>
            <w:r w:rsidRPr="00295BD8">
              <w:rPr>
                <w:sz w:val="22"/>
                <w:szCs w:val="22"/>
                <w:lang w:val="en-US"/>
              </w:rPr>
              <w:t>A</w:t>
            </w:r>
            <w:r w:rsidRPr="00295BD8">
              <w:rPr>
                <w:sz w:val="22"/>
                <w:szCs w:val="22"/>
              </w:rPr>
              <w:t>. (Газпромнефть Марин Бункер Балкан С.А )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Румыния, 900716, уезд Констанца, г.</w:t>
            </w:r>
            <w:r w:rsidR="006C1D87"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Констанца, ул.</w:t>
            </w:r>
            <w:r w:rsidR="006C1D87"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Трайан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№ 68 А, 4-ый этаж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01.03.2013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Урга 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Роландс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01.03.2013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  <w:t>AS Baltic Marine Bunker (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АО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  <w:t xml:space="preserve"> 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Балтик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  <w:t xml:space="preserve"> 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Марин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  <w:t xml:space="preserve"> 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Бункер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Таллин, Эстонская республика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13.08.2013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Самвел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Чобанян 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13.08.2013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Velasco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Holding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&amp; 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Services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Ltd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2429"/>
              </w:tabs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Evagora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Papachristoforou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 xml:space="preserve"> THEMIS COURT 3030, Limassol, Cyprus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15.04.2013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Панайота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К.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Никоу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(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Panagiota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K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Nikou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)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15.04.2013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Моника 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Фелла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Майкл (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  <w:t>Monika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  <w:t>Fella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  <w:t>Michael</w:t>
            </w: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)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15.04.2013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95BD8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Общество с ограниченной ответственностью «Газпромнефть-Аэро Чита»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pStyle w:val="Default"/>
              <w:spacing w:before="240" w:after="240"/>
              <w:ind w:left="34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95BD8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Российская Федерация, г. Чита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16.12.2013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Сахтёров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Андрей Владимирович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pStyle w:val="Default"/>
              <w:spacing w:before="240" w:after="240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95BD8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04.08.2015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«Газпромнефть-Битумные материалы»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pStyle w:val="Default"/>
              <w:spacing w:before="240" w:after="240"/>
              <w:ind w:left="34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95BD8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г. Санкт-Петербург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19.12.2013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Орлов Дмитрий Викторович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01.09.2014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«Газпромнефть-Рязанский завод битумных материалов»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Рязань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15.03.2016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Находкин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Михаил Владимирович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15.03.2016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  <w:lang w:val="en-US"/>
              </w:rPr>
              <w:t>Gazprom Neft Projects B.V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Королевство Нидерландов, 1011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PZ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Амстердам,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Мюдерштраат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5/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D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01.04.2013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tabs>
                <w:tab w:val="left" w:pos="2284"/>
              </w:tabs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Новороснефтесервис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95BD8" w:rsidRDefault="005B1787" w:rsidP="005B1787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</w:t>
            </w:r>
            <w:r w:rsidR="00A017F7" w:rsidRPr="00295BD8">
              <w:rPr>
                <w:rStyle w:val="SUBST0"/>
                <w:b w:val="0"/>
                <w:i w:val="0"/>
                <w:sz w:val="22"/>
                <w:szCs w:val="22"/>
              </w:rPr>
              <w:t>Красн</w:t>
            </w:r>
            <w:r>
              <w:rPr>
                <w:rStyle w:val="SUBST0"/>
                <w:b w:val="0"/>
                <w:i w:val="0"/>
                <w:sz w:val="22"/>
                <w:szCs w:val="22"/>
              </w:rPr>
              <w:t>одарский край, г. Новороссийск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19.12.2013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tabs>
                <w:tab w:val="left" w:pos="2284"/>
              </w:tabs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Трунов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Алексей Александрович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pStyle w:val="Default"/>
              <w:spacing w:before="240" w:after="240"/>
              <w:jc w:val="both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95BD8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21.08.2015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tabs>
                <w:tab w:val="left" w:pos="2284"/>
              </w:tabs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Общество с ограниченной ответственностью «Новороссийский 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нефтеперевалочный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комплекс»</w:t>
            </w:r>
          </w:p>
        </w:tc>
        <w:tc>
          <w:tcPr>
            <w:tcW w:w="2091" w:type="dxa"/>
          </w:tcPr>
          <w:p w:rsidR="00A017F7" w:rsidRPr="00295BD8" w:rsidRDefault="00990724" w:rsidP="00990724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</w:t>
            </w:r>
            <w:r w:rsidR="005B1787">
              <w:rPr>
                <w:rStyle w:val="SUBST0"/>
                <w:b w:val="0"/>
                <w:i w:val="0"/>
                <w:sz w:val="22"/>
                <w:szCs w:val="22"/>
              </w:rPr>
              <w:t xml:space="preserve">Краснодарский край, </w:t>
            </w:r>
            <w:r>
              <w:rPr>
                <w:rStyle w:val="SUBST0"/>
                <w:b w:val="0"/>
                <w:i w:val="0"/>
                <w:sz w:val="22"/>
                <w:szCs w:val="22"/>
              </w:rPr>
              <w:t>г. Новороссийск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19.12.2013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tabs>
                <w:tab w:val="left" w:pos="2284"/>
              </w:tabs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Труханович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Александр Николаевич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pStyle w:val="Default"/>
              <w:spacing w:before="240" w:after="240"/>
              <w:jc w:val="both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95BD8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28.05.2015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Аэро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ТО»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141426, Московская обл., г. Химки, территория Шереметьево аэропорт, 7А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31.03.2014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Квасов Максим Алексеевич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31.03.2014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95B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Общества с ограниченной ответственностью «Газпромнефть-Аэро Шереметьево»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141426, Московская обл., г. Химки, территория Шереметьево аэропорт, 7А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31.03.2014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95B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Круглов Владимир Владимирович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-108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19.04.2016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GPN 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Canada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Project 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Corporation</w:t>
            </w:r>
            <w:proofErr w:type="spellEnd"/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SUITE 1700, PARK PLACE 666 BURRARD STREET VANCOUVER BC V6C 2X8 CANADA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30.06.2014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«Югорская инновационная топливно-энергетическая компания»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480000, г. Оренбург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14.10.2014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«Газпром Ресурс Нортгаз»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Санкт-Петербург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20.11.2014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D9366D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Папенко Сергей </w:t>
            </w:r>
            <w:r w:rsidR="00D9366D"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Алексеевич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27.05.2016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Общество с ограниченной ответственностью «Клуб «Заречье»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27.11.2015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E1053F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Кириллова Наталья Евгеньевна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E1053F" w:rsidP="00E1053F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15</w:t>
            </w:r>
            <w:r w:rsidR="00A017F7" w:rsidRPr="00295BD8">
              <w:rPr>
                <w:rStyle w:val="SUBST0"/>
                <w:b w:val="0"/>
                <w:i w:val="0"/>
                <w:sz w:val="22"/>
                <w:szCs w:val="22"/>
              </w:rPr>
              <w:t>.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07</w:t>
            </w:r>
            <w:r w:rsidR="00A017F7" w:rsidRPr="00295BD8">
              <w:rPr>
                <w:rStyle w:val="SUBST0"/>
                <w:b w:val="0"/>
                <w:i w:val="0"/>
                <w:sz w:val="22"/>
                <w:szCs w:val="22"/>
              </w:rPr>
              <w:t>.201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Юнифэл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117647, г. Москва, ул. Профсоюзная, д. 125 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27.11.2015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Лебедев Григорий Вильямович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-7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27.11.2015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 xml:space="preserve">Общество с ограниченной ответственностью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«Газпромнефть-Оренбург»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Оренбургская область, г. Оренбург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01.02.2016</w:t>
            </w: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01.02.2016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Воропаев Андрей Михайлович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-108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24.04.2015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Общество с ограниченной ответственностью «Газпром нефть шельф»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Санкт-Петербург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ПАО «Газпром нефть» имеет право распоряжаться более чем 20 процентами общего количества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26.06.2007</w:t>
            </w: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22.05.2014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Любин Геннадий Петрович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-108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22.05.2014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Общество с ограниченной ответственностью «НОВА-Брит»</w:t>
            </w:r>
          </w:p>
        </w:tc>
        <w:tc>
          <w:tcPr>
            <w:tcW w:w="2091" w:type="dxa"/>
          </w:tcPr>
          <w:p w:rsidR="00A017F7" w:rsidRPr="00295BD8" w:rsidRDefault="00CE128F" w:rsidP="00CE128F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17.02.2016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Прошин Роман Яковлевич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-108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14.04.2016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proofErr w:type="spellStart"/>
            <w:r w:rsidRPr="00295BD8">
              <w:rPr>
                <w:sz w:val="22"/>
                <w:szCs w:val="22"/>
              </w:rPr>
              <w:t>Дриадус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5BD8">
              <w:rPr>
                <w:sz w:val="22"/>
                <w:szCs w:val="22"/>
              </w:rPr>
              <w:t>Инвестментс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 </w:t>
            </w:r>
            <w:r w:rsidRPr="00295BD8">
              <w:rPr>
                <w:sz w:val="22"/>
                <w:szCs w:val="22"/>
              </w:rPr>
              <w:t>Лимитед</w:t>
            </w:r>
            <w:r w:rsidRPr="00295BD8">
              <w:rPr>
                <w:sz w:val="22"/>
                <w:szCs w:val="22"/>
                <w:lang w:val="en-US"/>
              </w:rPr>
              <w:t xml:space="preserve"> (DRIADUS Investments Limited)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Республика Кипр, CY 3030,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Лимассол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Хрисанту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Милона Стрит 3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12.01.2016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sz w:val="22"/>
                <w:szCs w:val="22"/>
                <w:lang w:val="en-US"/>
              </w:rPr>
            </w:pPr>
            <w:proofErr w:type="spellStart"/>
            <w:r w:rsidRPr="00295BD8">
              <w:rPr>
                <w:sz w:val="22"/>
                <w:szCs w:val="22"/>
              </w:rPr>
              <w:t>Мерон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5BD8">
              <w:rPr>
                <w:sz w:val="22"/>
                <w:szCs w:val="22"/>
              </w:rPr>
              <w:t>Холдингз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 </w:t>
            </w:r>
            <w:r w:rsidRPr="00295BD8">
              <w:rPr>
                <w:sz w:val="22"/>
                <w:szCs w:val="22"/>
              </w:rPr>
              <w:t>ЛТД</w:t>
            </w:r>
            <w:r w:rsidRPr="00295BD8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295BD8">
              <w:rPr>
                <w:sz w:val="22"/>
                <w:szCs w:val="22"/>
                <w:lang w:val="en-US"/>
              </w:rPr>
              <w:t>Meron</w:t>
            </w:r>
            <w:proofErr w:type="spellEnd"/>
            <w:r w:rsidRPr="00295BD8">
              <w:rPr>
                <w:sz w:val="22"/>
                <w:szCs w:val="22"/>
                <w:lang w:val="en-US"/>
              </w:rPr>
              <w:t xml:space="preserve"> Holdings LTD)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Британские Виргинские острова, о.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Тортола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Род-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Таун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Викхемc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Кей 2,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Коастл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Билдинг</w:t>
            </w:r>
            <w:proofErr w:type="spellEnd"/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12.01.2016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Общество с ограниченной ответственностью «Газпромнефть-</w:t>
            </w:r>
            <w:r w:rsidRPr="00295BD8">
              <w:rPr>
                <w:sz w:val="22"/>
                <w:szCs w:val="22"/>
              </w:rPr>
              <w:lastRenderedPageBreak/>
              <w:t>Омск (НБ)»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Российская Федерация, г.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Новосибирск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ПАО «Газпром нефть» имеет право распоряжаться более чем 20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процентами общего количества голосов, приходящихся на доли, составляющие уставный капитал общества.</w:t>
            </w:r>
          </w:p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10.03.2016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Закрытое акционерное общество «Современные химические технологии»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 (Россия), 603057, г. Нижний Новгород, проспект Гагарина, д. 25 в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20.06.2016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024023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Горбунов Дмитрий Владимирович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8A37F9" w:rsidP="00024023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05</w:t>
            </w:r>
            <w:r w:rsidR="00A017F7" w:rsidRPr="00295BD8">
              <w:rPr>
                <w:rStyle w:val="SUBST0"/>
                <w:b w:val="0"/>
                <w:i w:val="0"/>
                <w:sz w:val="22"/>
                <w:szCs w:val="22"/>
              </w:rPr>
              <w:t>.0</w:t>
            </w:r>
            <w:r w:rsidR="00024023" w:rsidRPr="00295BD8">
              <w:rPr>
                <w:rStyle w:val="SUBST0"/>
                <w:b w:val="0"/>
                <w:i w:val="0"/>
                <w:sz w:val="22"/>
                <w:szCs w:val="22"/>
              </w:rPr>
              <w:t>7</w:t>
            </w:r>
            <w:r w:rsidR="00A017F7" w:rsidRPr="00295BD8">
              <w:rPr>
                <w:rStyle w:val="SUBST0"/>
                <w:b w:val="0"/>
                <w:i w:val="0"/>
                <w:sz w:val="22"/>
                <w:szCs w:val="22"/>
              </w:rPr>
              <w:t>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«ПОЛИЭФИР»</w:t>
            </w:r>
          </w:p>
        </w:tc>
        <w:tc>
          <w:tcPr>
            <w:tcW w:w="2091" w:type="dxa"/>
          </w:tcPr>
          <w:p w:rsidR="00A017F7" w:rsidRPr="00295BD8" w:rsidRDefault="00A017F7" w:rsidP="000B47F5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603079, Нижегородская Обл., г. Ни</w:t>
            </w:r>
            <w:r w:rsidR="000B47F5" w:rsidRPr="00295BD8">
              <w:rPr>
                <w:rStyle w:val="SUBST0"/>
                <w:b w:val="0"/>
                <w:i w:val="0"/>
                <w:sz w:val="22"/>
                <w:szCs w:val="22"/>
              </w:rPr>
              <w:t>ж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ний Новгород, Московское шоссе, д. 83 А, корп. 3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23.06.2016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«БСВ-ХИМ»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603079 Нижегородская обл., г. Нижний Новгород, Московское шоссе,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д. 83 А, корп.3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22.06.2016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«Творческое объединение «Экипаж»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Ямало-Ненецкий автономный округ, г. Ноябрьск,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пр-кт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Мира, д. 78в, оф. 105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11.01.2010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FD2861" w:rsidRPr="00442060" w:rsidTr="002D336E">
        <w:tc>
          <w:tcPr>
            <w:tcW w:w="577" w:type="dxa"/>
          </w:tcPr>
          <w:p w:rsidR="00FD2861" w:rsidRPr="00442060" w:rsidRDefault="00FD2861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FD2861" w:rsidRPr="00295BD8" w:rsidRDefault="00FD2861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"ЧУКОТАЭРОСБЫТ"</w:t>
            </w:r>
          </w:p>
        </w:tc>
        <w:tc>
          <w:tcPr>
            <w:tcW w:w="2091" w:type="dxa"/>
          </w:tcPr>
          <w:p w:rsidR="00FD2861" w:rsidRPr="00295BD8" w:rsidRDefault="00FD2861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689000 Российская Федерация, Чукотский автономный округ, г. Анадырь, ул.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Отке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д. 63</w:t>
            </w:r>
          </w:p>
        </w:tc>
        <w:tc>
          <w:tcPr>
            <w:tcW w:w="3830" w:type="dxa"/>
          </w:tcPr>
          <w:p w:rsidR="00FD2861" w:rsidRPr="00295BD8" w:rsidRDefault="00FD2861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FD2861" w:rsidRPr="00295BD8" w:rsidRDefault="00FD2861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19.08.2016</w:t>
            </w:r>
          </w:p>
        </w:tc>
        <w:tc>
          <w:tcPr>
            <w:tcW w:w="1559" w:type="dxa"/>
          </w:tcPr>
          <w:p w:rsidR="00FD2861" w:rsidRPr="00295BD8" w:rsidRDefault="00FD2861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FD2861" w:rsidRPr="00295BD8" w:rsidRDefault="00FD2861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FD2861" w:rsidRPr="00442060" w:rsidTr="002D336E">
        <w:tc>
          <w:tcPr>
            <w:tcW w:w="577" w:type="dxa"/>
          </w:tcPr>
          <w:p w:rsidR="00FD2861" w:rsidRPr="00442060" w:rsidRDefault="00FD2861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FD2861" w:rsidRPr="00295BD8" w:rsidRDefault="00FD2861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Севастьянов Виктор Георгиевич</w:t>
            </w:r>
          </w:p>
        </w:tc>
        <w:tc>
          <w:tcPr>
            <w:tcW w:w="2091" w:type="dxa"/>
          </w:tcPr>
          <w:p w:rsidR="00FD2861" w:rsidRPr="00295BD8" w:rsidRDefault="00FD2861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- </w:t>
            </w:r>
          </w:p>
        </w:tc>
        <w:tc>
          <w:tcPr>
            <w:tcW w:w="3830" w:type="dxa"/>
          </w:tcPr>
          <w:p w:rsidR="00FD2861" w:rsidRPr="00295BD8" w:rsidRDefault="00FD2861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FD2861" w:rsidRPr="00295BD8" w:rsidRDefault="00FD2861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19.08.2016</w:t>
            </w:r>
          </w:p>
        </w:tc>
        <w:tc>
          <w:tcPr>
            <w:tcW w:w="1559" w:type="dxa"/>
          </w:tcPr>
          <w:p w:rsidR="00FD2861" w:rsidRPr="00295BD8" w:rsidRDefault="00FD2861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FD2861" w:rsidRPr="00295BD8" w:rsidRDefault="00FD2861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491D63" w:rsidRPr="00442060" w:rsidTr="002D336E">
        <w:tc>
          <w:tcPr>
            <w:tcW w:w="577" w:type="dxa"/>
          </w:tcPr>
          <w:p w:rsidR="00491D63" w:rsidRPr="00442060" w:rsidRDefault="00491D63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491D63" w:rsidRPr="00295BD8" w:rsidRDefault="00491D63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«Газпромнефть - Каталитические системы»</w:t>
            </w:r>
          </w:p>
        </w:tc>
        <w:tc>
          <w:tcPr>
            <w:tcW w:w="2091" w:type="dxa"/>
          </w:tcPr>
          <w:p w:rsidR="00491D63" w:rsidRPr="00295BD8" w:rsidRDefault="00491D63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</w:t>
            </w:r>
            <w:r w:rsidR="003E3004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Омск</w:t>
            </w:r>
          </w:p>
        </w:tc>
        <w:tc>
          <w:tcPr>
            <w:tcW w:w="3830" w:type="dxa"/>
          </w:tcPr>
          <w:p w:rsidR="00491D63" w:rsidRPr="00295BD8" w:rsidRDefault="00491D63" w:rsidP="00491D63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  <w:p w:rsidR="00491D63" w:rsidRPr="00295BD8" w:rsidRDefault="00491D63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491D63" w:rsidRPr="00295BD8" w:rsidRDefault="00491D63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16.09.2016</w:t>
            </w:r>
          </w:p>
        </w:tc>
        <w:tc>
          <w:tcPr>
            <w:tcW w:w="1559" w:type="dxa"/>
          </w:tcPr>
          <w:p w:rsidR="00491D63" w:rsidRPr="00295BD8" w:rsidRDefault="00491D63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491D63" w:rsidRPr="00295BD8" w:rsidRDefault="00491D63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491D63" w:rsidRPr="00442060" w:rsidTr="002D336E">
        <w:tc>
          <w:tcPr>
            <w:tcW w:w="577" w:type="dxa"/>
          </w:tcPr>
          <w:p w:rsidR="00491D63" w:rsidRPr="00442060" w:rsidRDefault="00491D63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491D63" w:rsidRPr="00295BD8" w:rsidRDefault="00491D63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Чембулаев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 Александр Николаевич</w:t>
            </w:r>
          </w:p>
        </w:tc>
        <w:tc>
          <w:tcPr>
            <w:tcW w:w="2091" w:type="dxa"/>
          </w:tcPr>
          <w:p w:rsidR="00491D63" w:rsidRPr="00295BD8" w:rsidRDefault="00491D63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491D63" w:rsidRPr="00295BD8" w:rsidRDefault="00491D63" w:rsidP="00491D63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491D63" w:rsidRPr="00295BD8" w:rsidRDefault="00491D63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16.09.2016</w:t>
            </w:r>
          </w:p>
        </w:tc>
        <w:tc>
          <w:tcPr>
            <w:tcW w:w="1559" w:type="dxa"/>
          </w:tcPr>
          <w:p w:rsidR="00491D63" w:rsidRPr="00295BD8" w:rsidRDefault="00491D63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491D63" w:rsidRPr="00295BD8" w:rsidRDefault="00491D63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3E3004" w:rsidRPr="00442060" w:rsidTr="002D336E">
        <w:tc>
          <w:tcPr>
            <w:tcW w:w="577" w:type="dxa"/>
          </w:tcPr>
          <w:p w:rsidR="003E3004" w:rsidRPr="00442060" w:rsidRDefault="003E300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3E3004" w:rsidRPr="003E3004" w:rsidRDefault="003E3004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Общество с ограниченной ответственностью «Западно-Сибирский инвестиционный консорциум» </w:t>
            </w:r>
          </w:p>
        </w:tc>
        <w:tc>
          <w:tcPr>
            <w:tcW w:w="2091" w:type="dxa"/>
          </w:tcPr>
          <w:p w:rsidR="003E3004" w:rsidRPr="00295BD8" w:rsidRDefault="003E3004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Ханты-Мансийск</w:t>
            </w:r>
          </w:p>
        </w:tc>
        <w:tc>
          <w:tcPr>
            <w:tcW w:w="3830" w:type="dxa"/>
          </w:tcPr>
          <w:p w:rsidR="003E3004" w:rsidRPr="00295BD8" w:rsidRDefault="003E3004" w:rsidP="00491D63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3E3004" w:rsidRPr="00295BD8" w:rsidRDefault="003E3004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02.09.2016</w:t>
            </w:r>
          </w:p>
        </w:tc>
        <w:tc>
          <w:tcPr>
            <w:tcW w:w="1559" w:type="dxa"/>
          </w:tcPr>
          <w:p w:rsidR="003E3004" w:rsidRPr="00295BD8" w:rsidRDefault="003E300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3E3004" w:rsidRPr="00295BD8" w:rsidRDefault="003E300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E3004" w:rsidRPr="00442060" w:rsidTr="002D336E">
        <w:tc>
          <w:tcPr>
            <w:tcW w:w="577" w:type="dxa"/>
          </w:tcPr>
          <w:p w:rsidR="003E3004" w:rsidRPr="00442060" w:rsidRDefault="003E300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3E3004" w:rsidRDefault="003E3004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bCs/>
                <w:i w:val="0"/>
                <w:sz w:val="22"/>
                <w:szCs w:val="22"/>
              </w:rPr>
              <w:t>Михайлов Юрий Александрович</w:t>
            </w:r>
          </w:p>
        </w:tc>
        <w:tc>
          <w:tcPr>
            <w:tcW w:w="2091" w:type="dxa"/>
          </w:tcPr>
          <w:p w:rsidR="003E3004" w:rsidRDefault="003E3004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3E3004" w:rsidRPr="00295BD8" w:rsidRDefault="003E3004" w:rsidP="00491D63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3E3004" w:rsidRDefault="003E3004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02.09.2016</w:t>
            </w:r>
          </w:p>
        </w:tc>
        <w:tc>
          <w:tcPr>
            <w:tcW w:w="1559" w:type="dxa"/>
          </w:tcPr>
          <w:p w:rsidR="003E3004" w:rsidRDefault="003E300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3E3004" w:rsidRDefault="003E300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35064" w:rsidRPr="00442060" w:rsidTr="002D336E">
        <w:tc>
          <w:tcPr>
            <w:tcW w:w="577" w:type="dxa"/>
          </w:tcPr>
          <w:p w:rsidR="00A35064" w:rsidRPr="00442060" w:rsidRDefault="00A3506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35064" w:rsidRDefault="00A35064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bCs/>
                <w:i w:val="0"/>
                <w:sz w:val="22"/>
                <w:szCs w:val="22"/>
              </w:rPr>
              <w:t>Акционерное общество «</w:t>
            </w:r>
            <w:proofErr w:type="spellStart"/>
            <w:r>
              <w:rPr>
                <w:rStyle w:val="SUBST0"/>
                <w:b w:val="0"/>
                <w:bCs/>
                <w:i w:val="0"/>
                <w:sz w:val="22"/>
                <w:szCs w:val="22"/>
              </w:rPr>
              <w:t>Мессояханефтегаз</w:t>
            </w:r>
            <w:proofErr w:type="spellEnd"/>
            <w:r>
              <w:rPr>
                <w:rStyle w:val="SUBST0"/>
                <w:b w:val="0"/>
                <w:bCs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35064" w:rsidRPr="000C3DB6" w:rsidRDefault="00A35064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Тюмен</w:t>
            </w:r>
            <w:r w:rsidR="000C3DB6">
              <w:rPr>
                <w:rStyle w:val="SUBST0"/>
                <w:b w:val="0"/>
                <w:i w:val="0"/>
                <w:sz w:val="22"/>
                <w:szCs w:val="22"/>
              </w:rPr>
              <w:t>ская область, Ямало-Ненецкий автономный округ, город Новый Уренгой</w:t>
            </w:r>
          </w:p>
        </w:tc>
        <w:tc>
          <w:tcPr>
            <w:tcW w:w="3830" w:type="dxa"/>
          </w:tcPr>
          <w:p w:rsidR="00A35064" w:rsidRPr="00295BD8" w:rsidRDefault="000C3DB6" w:rsidP="00491D63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35064" w:rsidRDefault="000C3DB6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29.11.2016</w:t>
            </w:r>
          </w:p>
        </w:tc>
        <w:tc>
          <w:tcPr>
            <w:tcW w:w="1559" w:type="dxa"/>
          </w:tcPr>
          <w:p w:rsidR="00A35064" w:rsidRDefault="000C3DB6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35064" w:rsidRDefault="000C3DB6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C3DB6" w:rsidRPr="00442060" w:rsidTr="002D336E">
        <w:tc>
          <w:tcPr>
            <w:tcW w:w="577" w:type="dxa"/>
          </w:tcPr>
          <w:p w:rsidR="000C3DB6" w:rsidRPr="00442060" w:rsidRDefault="000C3DB6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0C3DB6" w:rsidRDefault="000C3DB6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bCs/>
                <w:i w:val="0"/>
                <w:sz w:val="22"/>
                <w:szCs w:val="22"/>
              </w:rPr>
              <w:t>Сарваров Айдар Расимович</w:t>
            </w:r>
          </w:p>
        </w:tc>
        <w:tc>
          <w:tcPr>
            <w:tcW w:w="2091" w:type="dxa"/>
          </w:tcPr>
          <w:p w:rsidR="000C3DB6" w:rsidRDefault="000C3DB6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0C3DB6" w:rsidRPr="00295BD8" w:rsidRDefault="000C3DB6" w:rsidP="00491D63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C3DB6" w:rsidRDefault="000C3DB6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29.11.2016</w:t>
            </w:r>
          </w:p>
        </w:tc>
        <w:tc>
          <w:tcPr>
            <w:tcW w:w="1559" w:type="dxa"/>
          </w:tcPr>
          <w:p w:rsidR="000C3DB6" w:rsidRDefault="000C3DB6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0C3DB6" w:rsidRDefault="000C3DB6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E3004" w:rsidRPr="00442060" w:rsidTr="002D336E">
        <w:tc>
          <w:tcPr>
            <w:tcW w:w="577" w:type="dxa"/>
          </w:tcPr>
          <w:p w:rsidR="003E3004" w:rsidRPr="00442060" w:rsidRDefault="003E300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3E3004" w:rsidRDefault="003E3004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«Газпромнефть-</w:t>
            </w:r>
            <w:proofErr w:type="spellStart"/>
            <w:r>
              <w:rPr>
                <w:rStyle w:val="SUBST0"/>
                <w:b w:val="0"/>
                <w:bCs/>
                <w:i w:val="0"/>
                <w:sz w:val="22"/>
                <w:szCs w:val="22"/>
              </w:rPr>
              <w:t>Энергосервис</w:t>
            </w:r>
            <w:proofErr w:type="spellEnd"/>
            <w:r>
              <w:rPr>
                <w:rStyle w:val="SUBST0"/>
                <w:b w:val="0"/>
                <w:bCs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3E3004" w:rsidRDefault="003E3004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Москва</w:t>
            </w:r>
          </w:p>
        </w:tc>
        <w:tc>
          <w:tcPr>
            <w:tcW w:w="3830" w:type="dxa"/>
          </w:tcPr>
          <w:p w:rsidR="003E3004" w:rsidRPr="00295BD8" w:rsidRDefault="003E3004" w:rsidP="003E3004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ПАО «Газпром нефть» имеет право распоряжаться более чем 20 процентами общего количества голосов, приходящихся на доли, составляющие уставный капитал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общества.</w:t>
            </w:r>
          </w:p>
          <w:p w:rsidR="003E3004" w:rsidRPr="00295BD8" w:rsidRDefault="003E3004" w:rsidP="00491D63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3E3004" w:rsidRDefault="003E3004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06.12.2016</w:t>
            </w:r>
          </w:p>
        </w:tc>
        <w:tc>
          <w:tcPr>
            <w:tcW w:w="1559" w:type="dxa"/>
          </w:tcPr>
          <w:p w:rsidR="003E3004" w:rsidRDefault="003E3004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1486" w:type="dxa"/>
          </w:tcPr>
          <w:p w:rsidR="003E3004" w:rsidRDefault="003E3004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</w:p>
        </w:tc>
      </w:tr>
      <w:tr w:rsidR="003E3004" w:rsidRPr="00442060" w:rsidTr="002D336E">
        <w:tc>
          <w:tcPr>
            <w:tcW w:w="577" w:type="dxa"/>
          </w:tcPr>
          <w:p w:rsidR="003E3004" w:rsidRPr="00442060" w:rsidRDefault="003E3004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3E3004" w:rsidRDefault="00275520" w:rsidP="00CB0309">
            <w:pPr>
              <w:spacing w:before="240" w:after="240"/>
              <w:ind w:right="-13"/>
              <w:rPr>
                <w:rStyle w:val="SUBST0"/>
                <w:b w:val="0"/>
                <w:bCs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bCs/>
                <w:i w:val="0"/>
                <w:sz w:val="22"/>
                <w:szCs w:val="22"/>
              </w:rPr>
              <w:t>Стрельцов Эдуард Константинович</w:t>
            </w:r>
          </w:p>
        </w:tc>
        <w:tc>
          <w:tcPr>
            <w:tcW w:w="2091" w:type="dxa"/>
          </w:tcPr>
          <w:p w:rsidR="003E3004" w:rsidRDefault="00275520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30" w:type="dxa"/>
          </w:tcPr>
          <w:p w:rsidR="003E3004" w:rsidRPr="00295BD8" w:rsidRDefault="00275520" w:rsidP="003E3004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3E3004" w:rsidRDefault="00275520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06.12.2016</w:t>
            </w:r>
          </w:p>
        </w:tc>
        <w:tc>
          <w:tcPr>
            <w:tcW w:w="1559" w:type="dxa"/>
          </w:tcPr>
          <w:p w:rsidR="003E3004" w:rsidRDefault="00275520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3E3004" w:rsidRDefault="00275520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Публичное акционерное общество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ВНИПИгаздобыча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город Саратов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«Газпром ПХГ»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142770, г. Москва, п.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Сосенское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, пос. Газопровод, 101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19.03.2007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95B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Акционерное общество «Газпром бытовые системы»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pStyle w:val="Default"/>
              <w:spacing w:before="240" w:after="240"/>
              <w:ind w:left="34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95BD8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Российская Федерация, г. Санкт-Петербург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Акционерное общество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Гипрогазцентр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Нижний Новгород, ул. Алексеевская, д.26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Акционерное общество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Гипроспецгаз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» 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Санкт-Петербург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Открытое акционерное общество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«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Газпромтрубинвест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156901, РФ, Костромская обл., г. Волгореченск, ул. Магистральная, д.1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Акционерное общество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«Газпром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промгаз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Москва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Открытое акционерное общество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«Северо-Кавказский научно-исследовательский проектный институт природных газов»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355035, РФ, г. Ставрополь, ул. Ленина, д.419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Дочернее открытое акционерное общество «</w:t>
            </w:r>
            <w:proofErr w:type="spellStart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Спецгазавтотранс</w:t>
            </w:r>
            <w:proofErr w:type="spellEnd"/>
            <w:r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>» Открытого акционерного общества «Газпром»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426039, РФ, Удмуртская республика, г. Ижевск, </w:t>
            </w:r>
            <w:proofErr w:type="spellStart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Воткинское</w:t>
            </w:r>
            <w:proofErr w:type="spellEnd"/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 шоссе, д.182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F7141F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bCs/>
                <w:i w:val="0"/>
                <w:sz w:val="22"/>
                <w:szCs w:val="22"/>
              </w:rPr>
              <w:t>А</w:t>
            </w:r>
            <w:r w:rsidR="00A017F7" w:rsidRPr="00295BD8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кционерное общество </w:t>
            </w:r>
            <w:r w:rsidR="00A017F7" w:rsidRPr="00295BD8">
              <w:rPr>
                <w:rStyle w:val="SUBST0"/>
                <w:b w:val="0"/>
                <w:i w:val="0"/>
                <w:sz w:val="22"/>
                <w:szCs w:val="22"/>
              </w:rPr>
              <w:t>«</w:t>
            </w:r>
            <w:proofErr w:type="spellStart"/>
            <w:r w:rsidR="00A017F7" w:rsidRPr="00295BD8">
              <w:rPr>
                <w:rStyle w:val="SUBST0"/>
                <w:b w:val="0"/>
                <w:i w:val="0"/>
                <w:sz w:val="22"/>
                <w:szCs w:val="22"/>
              </w:rPr>
              <w:t>Центргаз</w:t>
            </w:r>
            <w:proofErr w:type="spellEnd"/>
            <w:r w:rsidR="00A017F7" w:rsidRPr="00295BD8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95BD8" w:rsidRDefault="00F7141F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Тула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95BD8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95BD8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СПГ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Владивосток»</w:t>
            </w:r>
          </w:p>
        </w:tc>
        <w:tc>
          <w:tcPr>
            <w:tcW w:w="2091" w:type="dxa"/>
          </w:tcPr>
          <w:p w:rsidR="00A017F7" w:rsidRPr="00295BD8" w:rsidRDefault="00A017F7" w:rsidP="00CB0309">
            <w:pPr>
              <w:pStyle w:val="Default"/>
              <w:spacing w:before="240" w:after="240"/>
              <w:ind w:left="34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95BD8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lastRenderedPageBreak/>
              <w:t xml:space="preserve">Российская Федерация, </w:t>
            </w:r>
            <w:r w:rsidRPr="00295BD8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lastRenderedPageBreak/>
              <w:t xml:space="preserve">Приморский край, </w:t>
            </w:r>
            <w:proofErr w:type="spellStart"/>
            <w:r w:rsidRPr="00295BD8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Хасанский</w:t>
            </w:r>
            <w:proofErr w:type="spellEnd"/>
            <w:r w:rsidRPr="00295BD8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 xml:space="preserve"> район, село Перевозное, ул. Лазо, д. 1</w:t>
            </w:r>
          </w:p>
        </w:tc>
        <w:tc>
          <w:tcPr>
            <w:tcW w:w="3830" w:type="dxa"/>
          </w:tcPr>
          <w:p w:rsidR="00A017F7" w:rsidRPr="00295BD8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A017F7" w:rsidRPr="00295BD8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95BD8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25.10.2005</w:t>
            </w:r>
          </w:p>
        </w:tc>
        <w:tc>
          <w:tcPr>
            <w:tcW w:w="1559" w:type="dxa"/>
          </w:tcPr>
          <w:p w:rsidR="00A017F7" w:rsidRPr="00295BD8" w:rsidRDefault="00A017F7" w:rsidP="00CB0309">
            <w:pPr>
              <w:pStyle w:val="ac"/>
              <w:spacing w:before="240" w:after="240"/>
              <w:ind w:right="0"/>
            </w:pPr>
            <w:r w:rsidRPr="00295BD8">
              <w:t>-</w:t>
            </w:r>
          </w:p>
        </w:tc>
        <w:tc>
          <w:tcPr>
            <w:tcW w:w="1486" w:type="dxa"/>
          </w:tcPr>
          <w:p w:rsidR="00A017F7" w:rsidRPr="00295BD8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95BD8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«Строительная компания «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Сургутстройгаз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РФ, 626400, Тюменская обл., Ханты-Мансийский автономный округ, г. Сургут, ул. Островского, 16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экспо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pStyle w:val="Default"/>
              <w:spacing w:before="240" w:after="240"/>
              <w:ind w:left="34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Российская Федерация, Санкт-Петербург, ул. Галерная, д.5, литер А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Общество с ограниченной ответственностью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«Лазурная»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РФ, 354024, г. Сочи, Курортный пр-т, д.103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01.08.2013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геотехнологии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РФ, 119311, Москва, ул. Строителей, д. 8, корп.1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Общество с ограниченной ответственностью Частное охранное предприятие «Газпром охрана»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119991, г. Москва, ул. Строителей, д.8, к.1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«Газпром СПГ Санкт-Петербург»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pStyle w:val="Default"/>
              <w:spacing w:before="240" w:after="240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Российская Федерация, г. Санкт-Петербург, Галерная ул., д. 20/22, лит. А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Белорусско-российское совместное предприятие «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Брестгазоаппарат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 открытое акционерное общество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righ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Республика Беларусь, г. Брест, ул. Орджоникидзе, 22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sz w:val="22"/>
                <w:szCs w:val="22"/>
              </w:rPr>
              <w:t>инвестхолдинг</w:t>
            </w:r>
            <w:proofErr w:type="spellEnd"/>
            <w:r w:rsidRPr="002D336E">
              <w:rPr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г. Москва, переулок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Новопесковский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Малый, дом 8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«Газпром экспорт»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Федерация, г. Санкт-Петербург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Общество с ограниченной ответственностью «Научно-исследовательский институт природных газов и газовых технологий – Газпром ВНИИГАЗ»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right="175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РФ, 142717, Россия, Московская обл., Ленинский р-н, пос. Развилка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Волгоград»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РФ, 400074, г. Волгоград, ул. Рабоче-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Крестьянская, д.58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Нижний Новгород»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spacing w:before="240" w:after="240"/>
              <w:ind w:left="34"/>
              <w:jc w:val="center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РФ, 603600, г. Н. Новгород, ул.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Звездинка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, д.11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sz w:val="22"/>
                <w:szCs w:val="22"/>
              </w:rPr>
              <w:t>газобезопасность</w:t>
            </w:r>
            <w:proofErr w:type="spellEnd"/>
            <w:r w:rsidRPr="002D336E">
              <w:rPr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Российская Федерация, </w:t>
            </w:r>
            <w:r w:rsidRPr="002D336E">
              <w:rPr>
                <w:color w:val="000000"/>
                <w:sz w:val="22"/>
                <w:szCs w:val="22"/>
              </w:rPr>
              <w:t>г. Москва, ул. Строителей, д.8</w:t>
            </w:r>
            <w:r w:rsidRPr="002D336E">
              <w:rPr>
                <w:sz w:val="22"/>
                <w:szCs w:val="22"/>
              </w:rPr>
              <w:t xml:space="preserve"> , корп. 1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Махачкала»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Российская Федерация, 367039, Республика Дагестан, г. Махачкала, ул. О. </w:t>
            </w:r>
            <w:proofErr w:type="spellStart"/>
            <w:r w:rsidRPr="002D336E">
              <w:rPr>
                <w:sz w:val="22"/>
                <w:szCs w:val="22"/>
              </w:rPr>
              <w:t>Булача</w:t>
            </w:r>
            <w:proofErr w:type="spellEnd"/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Ставрополь»</w:t>
            </w:r>
          </w:p>
        </w:tc>
        <w:tc>
          <w:tcPr>
            <w:tcW w:w="2091" w:type="dxa"/>
          </w:tcPr>
          <w:p w:rsidR="00A017F7" w:rsidRPr="002D336E" w:rsidRDefault="007E5ECF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7E5ECF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</w:t>
            </w:r>
            <w:r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r w:rsidRPr="007E5ECF">
              <w:rPr>
                <w:rStyle w:val="SUBST0"/>
                <w:b w:val="0"/>
                <w:i w:val="0"/>
                <w:sz w:val="22"/>
                <w:szCs w:val="22"/>
              </w:rPr>
              <w:t>Ставропольский край,</w:t>
            </w:r>
            <w:r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r w:rsidRPr="007E5ECF">
              <w:rPr>
                <w:rStyle w:val="SUBST0"/>
                <w:b w:val="0"/>
                <w:i w:val="0"/>
                <w:sz w:val="22"/>
                <w:szCs w:val="22"/>
              </w:rPr>
              <w:t>город Ставрополь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«Газпром добыча Краснодар»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Краснодарский край, г. Краснодар, ул. Шоссе Нефтяников, д.53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Санкт-Петербург»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Федерация, 196128, г. Санкт-Петербург, ул. Варшавская, дом 3, корпус 2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межрегионгаз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Федерация, г. Санкт-Петербург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Москва»</w:t>
            </w:r>
          </w:p>
        </w:tc>
        <w:tc>
          <w:tcPr>
            <w:tcW w:w="2091" w:type="dxa"/>
          </w:tcPr>
          <w:p w:rsidR="00A017F7" w:rsidRPr="002D336E" w:rsidRDefault="008D30EF" w:rsidP="008D30EF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8D30EF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</w:t>
            </w:r>
            <w:r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r w:rsidRPr="008D30EF">
              <w:rPr>
                <w:rStyle w:val="SUBST0"/>
                <w:b w:val="0"/>
                <w:i w:val="0"/>
                <w:sz w:val="22"/>
                <w:szCs w:val="22"/>
              </w:rPr>
              <w:t>город Москва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«Газпром добыча Надым»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РФ, 629730, ЯНАО, г. Надым, ул. Зверева, д.1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Новоуренгойский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газохимический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комплекс»</w:t>
            </w:r>
          </w:p>
        </w:tc>
        <w:tc>
          <w:tcPr>
            <w:tcW w:w="2091" w:type="dxa"/>
          </w:tcPr>
          <w:p w:rsidR="00A017F7" w:rsidRPr="002D336E" w:rsidRDefault="00F7141F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Российская Федерация, г. Новый Уренгой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Чайковский»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РФ, 617760, Пермская обл., г. Чайковский, Приморский б-р, д.30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Самара»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443068, г. Самара, ул. Ново-Садовая, д.106 А, строение 1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Сургут»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Федерация, 628412, Тюменская обл., ХМАО-Югра, г. Сургут, ул. Университетская, д.1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Казань»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РФ, 420073, Республика Татарстан, г. Казань, ул. Аделя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Кутуя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, д.41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Томск»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Федерация, 634029, г. Томск, пр. Фрунзе, 9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ТюменНИИгипрогаз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РФ, 625019, г. Тюмень, ул. Воровского, 2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Югорск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РФ, 628260, Ханты-Мансийский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автономный округ, Тюменская обл., г.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Югорск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, ул. Мира, д.15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Екатеринбург»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РФ, 620151, г. Екатеринбург, ул. Клары Цеткин, д.14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«Газпром добыча Уренгой»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Новый Уренгой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Общество с ограниченной ответственностью «Газпром связь»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175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117997, Москва, ГСП, В-420, ул.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Наметкина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, д.16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Саратов»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город Саратов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«Газпром добыча Ямбург»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629300, Ямало-Ненецкий автономный округ, Тюменская обл., г. Новый Уренгой, ул. </w:t>
            </w:r>
            <w:r w:rsidR="007E5ECF">
              <w:rPr>
                <w:rStyle w:val="SUBST0"/>
                <w:b w:val="0"/>
                <w:i w:val="0"/>
                <w:sz w:val="22"/>
                <w:szCs w:val="22"/>
              </w:rPr>
              <w:t>Геологоразведчиков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д.9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«Газпром добыча Ноябрьск»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626806, Ямало-Ненецкий автономный округ, г. Ноябрьск, ул. Республики, д.20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торгсервис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, 117997, Москва, ул.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Наметкина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, 16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sz w:val="22"/>
                <w:szCs w:val="22"/>
              </w:rPr>
              <w:t>газнадзор</w:t>
            </w:r>
            <w:proofErr w:type="spellEnd"/>
            <w:r w:rsidRPr="002D336E">
              <w:rPr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 119991, г. Москва, пр-т Вернадского, д.41, стр.1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«Газпром флот»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г. Москва, ул.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Наметкина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, д. 12а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Общество с ограниченной ответственностью «Газпром комплектация»</w:t>
            </w:r>
          </w:p>
        </w:tc>
        <w:tc>
          <w:tcPr>
            <w:tcW w:w="2091" w:type="dxa"/>
          </w:tcPr>
          <w:p w:rsidR="00A017F7" w:rsidRPr="002D336E" w:rsidRDefault="00A017F7" w:rsidP="00557892">
            <w:pPr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119991, г. Москва, ул. Строителей, д.8, корп. 1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lastRenderedPageBreak/>
              <w:t>проектирование»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pStyle w:val="Default"/>
              <w:spacing w:before="240" w:after="240"/>
              <w:ind w:left="34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lastRenderedPageBreak/>
              <w:t xml:space="preserve">Российская Федерация, г. </w:t>
            </w:r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lastRenderedPageBreak/>
              <w:t>Санкт-Петербург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Открытое акционерное общество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«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Востокгазпром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634009, г. Томск, ул. Большая Подгорная, 73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Акционерное общество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«Дружба»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город Москва, поселение Первомайское, деревня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Рогозино</w:t>
            </w:r>
            <w:proofErr w:type="spellEnd"/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Компания «Газпром (Ю.К.) Лимитед» 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  <w:t>Riverbank House, 2 Swan Lane, London, EC4R 3TT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Авиапредприятие «Газпром авиа»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142131, РФ, Московская обл., Подольский р-н, п/о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Рязаново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, аэропорт «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Остафьево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Открытое акционерное общество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«Общественный благотворительный фонд Будущее отечества им. В.П. Поляничко»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121019, г. Москва, Кремлевская наб., 1/9, стр.8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Закрытое акционерное общество «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Ямалгазинвест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119415, г. Москва, пр-т Вернадского, д.41, стр.1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Общество с ограниченной ответственностью «Газпром добыча Иркутск»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pStyle w:val="Default"/>
              <w:spacing w:before="240" w:after="240"/>
              <w:ind w:left="34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Российская Федерация, г. Иркутск, ул. Нижняя Набережная, 14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10.12.2007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Публичное акционерное общество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«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Красноярскгазпром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город Москва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Закрытое акционерное общество «Российская компания по освоению шельфа»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Санкт-Петербург, ул. Фурштатская, д.10, литера Б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FE77A4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AE3A8A">
              <w:rPr>
                <w:rStyle w:val="SUBST0"/>
                <w:b w:val="0"/>
                <w:i w:val="0"/>
                <w:sz w:val="22"/>
                <w:szCs w:val="22"/>
              </w:rPr>
              <w:t>12.01.2015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«Темрюкское управление морского транспорта»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353500, Краснодарский край, г. Темрюк, порт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энерго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Российская Федерация,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117939, г. Москва, ул. Строителей, д.8, корп.1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Уфа»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450054, Республика Башкортостан, г. Уфа, ул. Р. Зорге, д.59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bCs/>
                <w:i w:val="0"/>
                <w:sz w:val="22"/>
                <w:szCs w:val="22"/>
              </w:rPr>
              <w:t xml:space="preserve">Открытое акционерное общество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«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Севернефтегазпром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629380, </w:t>
            </w:r>
            <w:r w:rsidRPr="002D336E">
              <w:rPr>
                <w:sz w:val="22"/>
                <w:szCs w:val="22"/>
              </w:rPr>
              <w:t>Ямало-Ненецкий автономный округ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,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Красноселькупский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район, село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Красноселькуп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, ул. Ленина, 22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энергохолдинг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pStyle w:val="Default"/>
              <w:spacing w:before="240" w:after="240"/>
              <w:ind w:left="34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Российская Федерация, г. Санкт-Петербург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Акционерное общество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«Центральное конструкторское бюро нефтеаппаратуры»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pStyle w:val="Default"/>
              <w:spacing w:before="240" w:after="240"/>
              <w:ind w:left="34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Российская Федерация, Московская обл., г. Подольск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социнвест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Российская Федерация,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197022 г. Санкт-Петербург, Аптекарская наб., д. 20, литер. А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25.10.2005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Nord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Stream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AG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Industriestrasse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, 18, 6304,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Zug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,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Switzerland</w:t>
            </w:r>
            <w:proofErr w:type="spellEnd"/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10.04.2006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Закрытое акционерное общество «Газпром Армения»</w:t>
            </w:r>
          </w:p>
        </w:tc>
        <w:tc>
          <w:tcPr>
            <w:tcW w:w="2091" w:type="dxa"/>
          </w:tcPr>
          <w:p w:rsidR="00A017F7" w:rsidRPr="002D336E" w:rsidRDefault="00A017F7" w:rsidP="00377FD6">
            <w:pPr>
              <w:tabs>
                <w:tab w:val="left" w:pos="1299"/>
              </w:tabs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Республика Армения, г. Ереван 0091,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Тбилиское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ш. 43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20.11.2006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Акционерное общество «</w:t>
            </w:r>
            <w:proofErr w:type="spellStart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Ачим</w:t>
            </w:r>
            <w:proofErr w:type="spellEnd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 xml:space="preserve"> сбыт»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 xml:space="preserve">Российская Федерация, 119270, г. Москва, </w:t>
            </w:r>
            <w:proofErr w:type="spellStart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Лужницкая</w:t>
            </w:r>
            <w:proofErr w:type="spellEnd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наб</w:t>
            </w:r>
            <w:proofErr w:type="spellEnd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, д. 2, корп. 81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FE77A4" w:rsidP="00CB0309">
            <w:pPr>
              <w:spacing w:before="240" w:after="240"/>
              <w:ind w:right="82"/>
              <w:jc w:val="center"/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01.10.2014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Ухта»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spacing w:before="240" w:after="240"/>
              <w:ind w:left="34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Федерация, 169300, Республика Коми, г. Ухта, пр-т Ленина, д.39/2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377FD6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FE77A4">
              <w:rPr>
                <w:rStyle w:val="SUBST0"/>
                <w:b w:val="0"/>
                <w:i w:val="0"/>
                <w:sz w:val="22"/>
                <w:szCs w:val="22"/>
              </w:rPr>
              <w:t>01.05.2007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«Газпром переработка»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Сургут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01.05.2007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</w:t>
            </w:r>
            <w:r w:rsidRPr="002D336E">
              <w:rPr>
                <w:sz w:val="22"/>
                <w:szCs w:val="22"/>
              </w:rPr>
              <w:t xml:space="preserve">«Газпром </w:t>
            </w:r>
            <w:proofErr w:type="spellStart"/>
            <w:r w:rsidRPr="002D336E">
              <w:rPr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sz w:val="22"/>
                <w:szCs w:val="22"/>
              </w:rPr>
              <w:t xml:space="preserve"> Краснодар»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РФ, 350051, г. Краснодар, ул. Шоссе Нефтяников, 53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02.04.2007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Молдавско-Российское акционерное общество открытого типа «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Молдовагаз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МД-2005, Молдова, г. Кишинев, </w:t>
            </w:r>
            <w:proofErr w:type="spellStart"/>
            <w:r w:rsidRPr="002D336E">
              <w:rPr>
                <w:sz w:val="22"/>
                <w:szCs w:val="22"/>
              </w:rPr>
              <w:t>Албишоара</w:t>
            </w:r>
            <w:proofErr w:type="spellEnd"/>
            <w:r w:rsidRPr="002D336E">
              <w:rPr>
                <w:sz w:val="22"/>
                <w:szCs w:val="22"/>
              </w:rPr>
              <w:t>, 38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30.01.2007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Закрытое акционерное общество «Арктик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Билдинг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Сервисиз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115162, г. Москва, ул. Лестева, д.8, корп.1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E1053F">
              <w:rPr>
                <w:rStyle w:val="SUBST0"/>
                <w:b w:val="0"/>
                <w:i w:val="0"/>
                <w:sz w:val="22"/>
                <w:szCs w:val="22"/>
              </w:rPr>
              <w:t>12.03.2015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«Газпром добыча Кузнецк»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город Кемерово, проспект Октябрьский, дом 4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07.06.2007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«Газ-Ойл»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117420, г. Москва, ул.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Наметкина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, 10 Б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24.12.2010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Общество с ограниченной ответственностью «Газпром </w:t>
            </w:r>
            <w:r w:rsidRPr="002D336E">
              <w:rPr>
                <w:sz w:val="22"/>
                <w:szCs w:val="22"/>
              </w:rPr>
              <w:lastRenderedPageBreak/>
              <w:t>геологоразведка»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lastRenderedPageBreak/>
              <w:t xml:space="preserve">Российская Федерация, Тюменская </w:t>
            </w:r>
            <w:r w:rsidRPr="002D336E">
              <w:rPr>
                <w:sz w:val="22"/>
                <w:szCs w:val="22"/>
              </w:rPr>
              <w:lastRenderedPageBreak/>
              <w:t>область, г. Тюмень, ул. Герцена, д. 70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31.08.2007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D75A21" w:rsidP="00CB0309">
            <w:pPr>
              <w:spacing w:before="240" w:after="240"/>
              <w:ind w:right="-13"/>
              <w:rPr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Закрытое а</w:t>
            </w:r>
            <w:r w:rsidR="008D30EF" w:rsidRPr="008D30EF">
              <w:rPr>
                <w:rStyle w:val="SUBST0"/>
                <w:b w:val="0"/>
                <w:i w:val="0"/>
                <w:sz w:val="22"/>
                <w:szCs w:val="22"/>
              </w:rPr>
              <w:t>кционерное общество «Газпром</w:t>
            </w:r>
            <w:r w:rsidR="008D30EF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r w:rsidR="008D30EF" w:rsidRPr="008D30EF">
              <w:rPr>
                <w:rStyle w:val="SUBST0"/>
                <w:b w:val="0"/>
                <w:i w:val="0"/>
                <w:sz w:val="22"/>
                <w:szCs w:val="22"/>
              </w:rPr>
              <w:t xml:space="preserve">ЮРГМ </w:t>
            </w:r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>Трейдин</w:t>
            </w:r>
            <w:r w:rsidR="005C5A73"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>г</w:t>
            </w:r>
            <w:proofErr w:type="spellEnd"/>
            <w:r w:rsidR="008D30EF" w:rsidRPr="008D30EF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Российская Федерация, 629380, Ямало-Ненецкий автономный округ, </w:t>
            </w:r>
            <w:proofErr w:type="spellStart"/>
            <w:r w:rsidRPr="002D336E">
              <w:rPr>
                <w:sz w:val="22"/>
                <w:szCs w:val="22"/>
              </w:rPr>
              <w:t>Красноселькупский</w:t>
            </w:r>
            <w:proofErr w:type="spellEnd"/>
            <w:r w:rsidRPr="002D336E">
              <w:rPr>
                <w:sz w:val="22"/>
                <w:szCs w:val="22"/>
              </w:rPr>
              <w:t xml:space="preserve"> район, село </w:t>
            </w:r>
            <w:proofErr w:type="spellStart"/>
            <w:r w:rsidRPr="002D336E">
              <w:rPr>
                <w:sz w:val="22"/>
                <w:szCs w:val="22"/>
              </w:rPr>
              <w:t>Красноселькуп</w:t>
            </w:r>
            <w:proofErr w:type="spellEnd"/>
            <w:r w:rsidRPr="002D336E">
              <w:rPr>
                <w:sz w:val="22"/>
                <w:szCs w:val="22"/>
              </w:rPr>
              <w:t>, ул. Ленина, 22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24.10.2007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sz w:val="22"/>
                <w:szCs w:val="22"/>
              </w:rPr>
            </w:pPr>
            <w:proofErr w:type="spellStart"/>
            <w:r w:rsidRPr="002D336E">
              <w:rPr>
                <w:sz w:val="22"/>
                <w:szCs w:val="22"/>
                <w:lang w:val="en-US"/>
              </w:rPr>
              <w:t>Shtokman</w:t>
            </w:r>
            <w:proofErr w:type="spellEnd"/>
            <w:r w:rsidRPr="002D336E">
              <w:rPr>
                <w:sz w:val="22"/>
                <w:szCs w:val="22"/>
                <w:lang w:val="en-US"/>
              </w:rPr>
              <w:t xml:space="preserve"> Development AG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299"/>
              </w:tabs>
              <w:spacing w:before="240" w:after="240"/>
              <w:ind w:left="34" w:right="72"/>
              <w:jc w:val="center"/>
              <w:rPr>
                <w:sz w:val="22"/>
                <w:szCs w:val="22"/>
                <w:lang w:val="en-US"/>
              </w:rPr>
            </w:pPr>
            <w:r w:rsidRPr="002D336E">
              <w:rPr>
                <w:sz w:val="22"/>
                <w:szCs w:val="22"/>
                <w:lang w:val="en-US"/>
              </w:rPr>
              <w:t xml:space="preserve">c/o Marcus </w:t>
            </w:r>
            <w:proofErr w:type="spellStart"/>
            <w:r w:rsidRPr="002D336E">
              <w:rPr>
                <w:sz w:val="22"/>
                <w:szCs w:val="22"/>
                <w:lang w:val="en-US"/>
              </w:rPr>
              <w:t>Schnurrenberger</w:t>
            </w:r>
            <w:proofErr w:type="spellEnd"/>
            <w:r w:rsidRPr="002D336E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D336E">
              <w:rPr>
                <w:sz w:val="22"/>
                <w:szCs w:val="22"/>
                <w:lang w:val="en-US"/>
              </w:rPr>
              <w:t>Alpenstrasse</w:t>
            </w:r>
            <w:proofErr w:type="spellEnd"/>
            <w:r w:rsidRPr="002D336E">
              <w:rPr>
                <w:sz w:val="22"/>
                <w:szCs w:val="22"/>
                <w:lang w:val="en-US"/>
              </w:rPr>
              <w:t xml:space="preserve"> 2, 6301 Zug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15.02.2008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Общество с ограниченной ответственностью «ГАЗПРОМ СБЫТ УКРАИНА»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Украина, г. Киев, ул. Артема, 26-В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03.04.2008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добыча шельф </w:t>
            </w:r>
            <w:r w:rsidRPr="002D336E">
              <w:rPr>
                <w:sz w:val="22"/>
                <w:szCs w:val="22"/>
              </w:rPr>
              <w:t>Южно-Сахалинск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693000, Сахалинская область, г. Южно-Сахалинск, ул. Курильская, д. 40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15.</w:t>
            </w:r>
            <w:r w:rsidRPr="002D336E">
              <w:rPr>
                <w:sz w:val="22"/>
                <w:szCs w:val="22"/>
              </w:rPr>
              <w:t>09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.2008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Газпромтранс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spacing w:before="240" w:after="240"/>
              <w:ind w:left="34"/>
              <w:jc w:val="center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Российская Федерация, 117997, г. Москва, ул.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Наметкина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, 16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05.11.2008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sz w:val="22"/>
                <w:szCs w:val="22"/>
              </w:rPr>
              <w:t>центрремонт</w:t>
            </w:r>
            <w:proofErr w:type="spellEnd"/>
            <w:r w:rsidRPr="002D336E">
              <w:rPr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spacing w:before="240" w:after="240"/>
              <w:ind w:left="34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Федерация, город Щелково Московской области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25.09.2008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Общество с ограниченной ответственностью «Газпром капитал»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Российская Федерация, г. Москва, п. </w:t>
            </w:r>
            <w:proofErr w:type="spellStart"/>
            <w:r w:rsidRPr="002D336E">
              <w:rPr>
                <w:sz w:val="22"/>
                <w:szCs w:val="22"/>
              </w:rPr>
              <w:t>Сосенское</w:t>
            </w:r>
            <w:proofErr w:type="spellEnd"/>
            <w:r w:rsidRPr="002D336E">
              <w:rPr>
                <w:sz w:val="22"/>
                <w:szCs w:val="22"/>
              </w:rPr>
              <w:t xml:space="preserve">, пос. Газопровод, 101, </w:t>
            </w:r>
            <w:proofErr w:type="spellStart"/>
            <w:r w:rsidRPr="002D336E">
              <w:rPr>
                <w:sz w:val="22"/>
                <w:szCs w:val="22"/>
              </w:rPr>
              <w:t>кор</w:t>
            </w:r>
            <w:proofErr w:type="spellEnd"/>
            <w:r w:rsidRPr="002D336E">
              <w:rPr>
                <w:sz w:val="22"/>
                <w:szCs w:val="22"/>
              </w:rPr>
              <w:t>. 9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30.12.2008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F7141F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A017F7" w:rsidRPr="002D336E">
              <w:rPr>
                <w:sz w:val="22"/>
                <w:szCs w:val="22"/>
              </w:rPr>
              <w:t>кционерное общество «</w:t>
            </w:r>
            <w:proofErr w:type="spellStart"/>
            <w:r w:rsidR="00A017F7" w:rsidRPr="002D336E">
              <w:rPr>
                <w:sz w:val="22"/>
                <w:szCs w:val="22"/>
              </w:rPr>
              <w:t>Дальтрансгаз</w:t>
            </w:r>
            <w:proofErr w:type="spellEnd"/>
            <w:r w:rsidR="00A017F7" w:rsidRPr="002D336E">
              <w:rPr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F7141F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F7141F">
              <w:rPr>
                <w:sz w:val="22"/>
                <w:szCs w:val="22"/>
              </w:rPr>
              <w:t>Российская Федерация, Хабаровский край,</w:t>
            </w:r>
            <w:r>
              <w:rPr>
                <w:sz w:val="22"/>
                <w:szCs w:val="22"/>
              </w:rPr>
              <w:t xml:space="preserve"> Хабаровский район, с. Ильинка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E1053F">
              <w:rPr>
                <w:rStyle w:val="SUBST0"/>
                <w:b w:val="0"/>
                <w:i w:val="0"/>
                <w:sz w:val="22"/>
                <w:szCs w:val="22"/>
              </w:rPr>
              <w:t>10.07.2009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информ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117447, г. Москва, ул. Большая Черемушкинская, дом 13, строение 3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21.08.2009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георесурс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Федерация, 119415, г. Москва, проспект Вернадского, дом 37, корпус 2, помещение 56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29.12.2008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proofErr w:type="spellStart"/>
            <w:r w:rsidRPr="002D336E">
              <w:rPr>
                <w:sz w:val="22"/>
                <w:szCs w:val="22"/>
              </w:rPr>
              <w:t>South</w:t>
            </w:r>
            <w:proofErr w:type="spellEnd"/>
            <w:r w:rsidRPr="002D336E">
              <w:rPr>
                <w:sz w:val="22"/>
                <w:szCs w:val="22"/>
              </w:rPr>
              <w:t xml:space="preserve"> </w:t>
            </w:r>
            <w:proofErr w:type="spellStart"/>
            <w:r w:rsidRPr="002D336E">
              <w:rPr>
                <w:sz w:val="22"/>
                <w:szCs w:val="22"/>
              </w:rPr>
              <w:t>Stream</w:t>
            </w:r>
            <w:proofErr w:type="spellEnd"/>
            <w:r w:rsidRPr="002D336E">
              <w:rPr>
                <w:sz w:val="22"/>
                <w:szCs w:val="22"/>
              </w:rPr>
              <w:t xml:space="preserve"> </w:t>
            </w:r>
            <w:proofErr w:type="spellStart"/>
            <w:r w:rsidRPr="002D336E">
              <w:rPr>
                <w:sz w:val="22"/>
                <w:szCs w:val="22"/>
              </w:rPr>
              <w:t>Serbia</w:t>
            </w:r>
            <w:proofErr w:type="spellEnd"/>
            <w:r w:rsidRPr="002D336E">
              <w:rPr>
                <w:sz w:val="22"/>
                <w:szCs w:val="22"/>
              </w:rPr>
              <w:t xml:space="preserve"> AG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  <w:lang w:val="en-US"/>
              </w:rPr>
            </w:pPr>
            <w:proofErr w:type="spellStart"/>
            <w:r w:rsidRPr="002D336E">
              <w:rPr>
                <w:sz w:val="22"/>
                <w:szCs w:val="22"/>
                <w:lang w:val="en-US"/>
              </w:rPr>
              <w:t>Baarerstrasse</w:t>
            </w:r>
            <w:proofErr w:type="spellEnd"/>
            <w:r w:rsidRPr="002D336E">
              <w:rPr>
                <w:sz w:val="22"/>
                <w:szCs w:val="22"/>
                <w:lang w:val="en-US"/>
              </w:rPr>
              <w:t xml:space="preserve"> 43, 6300, Zug, Switzerland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E1053F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E1053F">
              <w:rPr>
                <w:rStyle w:val="SUBST0"/>
                <w:b w:val="0"/>
                <w:i w:val="0"/>
                <w:sz w:val="22"/>
                <w:szCs w:val="22"/>
              </w:rPr>
              <w:t>15.02.2010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sz w:val="22"/>
                <w:szCs w:val="22"/>
              </w:rPr>
              <w:t>инвестпроект</w:t>
            </w:r>
            <w:proofErr w:type="spellEnd"/>
            <w:r w:rsidRPr="002D336E">
              <w:rPr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117647, город Москва, ул. Профсоюзная, дом 125А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E1053F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E1053F">
              <w:rPr>
                <w:rStyle w:val="SUBST0"/>
                <w:b w:val="0"/>
                <w:i w:val="0"/>
                <w:sz w:val="22"/>
                <w:szCs w:val="22"/>
              </w:rPr>
              <w:t>11.01.2010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Общества с ограниченной ответственностью «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Газпромвьет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Москва, Севастопольский проспект, д. 28, корпус 1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13.09.2010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Открытое акционерное общество «Газпром-Южная Осетия»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Республика Южная Осетия, г. Цхинвал, ул. Сталина, дом 18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02.11.2010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Иностранное частное производственное унитарное </w:t>
            </w:r>
            <w:r w:rsidRPr="002D336E">
              <w:rPr>
                <w:sz w:val="22"/>
                <w:szCs w:val="22"/>
              </w:rPr>
              <w:lastRenderedPageBreak/>
              <w:t xml:space="preserve">предприятие «Газпром </w:t>
            </w:r>
            <w:proofErr w:type="spellStart"/>
            <w:r w:rsidRPr="002D336E">
              <w:rPr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sz w:val="22"/>
                <w:szCs w:val="22"/>
              </w:rPr>
              <w:t xml:space="preserve"> Запад»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Республика Беларусь, 220123, г.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Минск, ул. В.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Хоружей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, д. 22 (2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эт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.)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 xml:space="preserve">Лицо принадлежит к той группе лиц, к которой принадлежит акционерное </w:t>
            </w: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04.11.2010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Общество с ограниченной ответственностью «Газпром Русская»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pStyle w:val="Default"/>
              <w:spacing w:before="240" w:after="240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Российская Федерация, г. Санкт-Петербург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09.03.2011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pStyle w:val="Default"/>
              <w:spacing w:before="240" w:after="240"/>
              <w:ind w:right="-13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 xml:space="preserve">Открытое акционерное общество «Газпром </w:t>
            </w:r>
            <w:proofErr w:type="spellStart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трансгаз</w:t>
            </w:r>
            <w:proofErr w:type="spellEnd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 xml:space="preserve"> Беларусь»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Республика Беларусь, 220040, г. Минск, ул. Некрасова, 9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01.12.2011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pStyle w:val="Default"/>
              <w:spacing w:before="240" w:after="240"/>
              <w:ind w:right="-13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Совместное белорусско-российское открытое акционерное общество «</w:t>
            </w:r>
            <w:proofErr w:type="spellStart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Белгазпромбанк</w:t>
            </w:r>
            <w:proofErr w:type="spellEnd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 xml:space="preserve">Беларусь, 220121, г. Минск, ул. </w:t>
            </w:r>
            <w:proofErr w:type="spellStart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Притыцкого</w:t>
            </w:r>
            <w:proofErr w:type="spellEnd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, д. 60/2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01.12.2011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Открытое акционерное общество «</w:t>
            </w:r>
            <w:proofErr w:type="spellStart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Газстрой</w:t>
            </w:r>
            <w:proofErr w:type="spellEnd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Чеченская Республика, г. Грозный, Октябрьский район, ул. Чайковского, 45а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31.05.2013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Открытое акционерное общество «</w:t>
            </w:r>
            <w:proofErr w:type="spellStart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Камчатгазпром</w:t>
            </w:r>
            <w:proofErr w:type="spellEnd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pStyle w:val="Default"/>
              <w:spacing w:before="240" w:after="240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 xml:space="preserve">Российская Федерация, Камчатский край, г. Петропавловск-Камчатский, улица </w:t>
            </w:r>
            <w:r w:rsidRPr="002D33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Пограничная, д.19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lastRenderedPageBreak/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30.05.2013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362AF4" w:rsidP="00362AF4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A017F7" w:rsidRPr="002D336E">
              <w:rPr>
                <w:rFonts w:ascii="Times New Roman" w:hAnsi="Times New Roman" w:cs="Times New Roman"/>
                <w:sz w:val="22"/>
                <w:szCs w:val="22"/>
              </w:rPr>
              <w:t>кционерное общество «</w:t>
            </w:r>
            <w:proofErr w:type="spellStart"/>
            <w:r w:rsidR="00A017F7" w:rsidRPr="002D336E">
              <w:rPr>
                <w:rFonts w:ascii="Times New Roman" w:hAnsi="Times New Roman" w:cs="Times New Roman"/>
                <w:sz w:val="22"/>
                <w:szCs w:val="22"/>
              </w:rPr>
              <w:t>Кировгипрогаз</w:t>
            </w:r>
            <w:proofErr w:type="spellEnd"/>
            <w:r w:rsidR="00A017F7" w:rsidRPr="002D336E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pStyle w:val="Default"/>
              <w:spacing w:before="240" w:after="240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Российская Федерация, 610000, Кировская область, г. Киров, ул. Горбачева, 26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23.04.2013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 «Газпром Персонал»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pStyle w:val="Default"/>
              <w:spacing w:before="240" w:after="240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 xml:space="preserve">Российская Федерация, г. Москва, ул. </w:t>
            </w:r>
            <w:proofErr w:type="spellStart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Наметкина</w:t>
            </w:r>
            <w:proofErr w:type="spellEnd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, 16, ГСП-7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21.12.2012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 «Газпром телеком»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pStyle w:val="Default"/>
              <w:spacing w:before="240" w:after="240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 xml:space="preserve">Российская Федерация, 117630, г. Москва, </w:t>
            </w:r>
            <w:proofErr w:type="spellStart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Старокалужское</w:t>
            </w:r>
            <w:proofErr w:type="spellEnd"/>
            <w:r w:rsidRPr="002D336E">
              <w:rPr>
                <w:rFonts w:ascii="Times New Roman" w:hAnsi="Times New Roman" w:cs="Times New Roman"/>
                <w:sz w:val="22"/>
                <w:szCs w:val="22"/>
              </w:rPr>
              <w:t xml:space="preserve"> ш., д.62, стр.2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12.04.2013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Публичное акционерное общество «ИНСТИТУТ ЮЖНИИГИПРОГАЗ»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pStyle w:val="Default"/>
              <w:spacing w:before="240" w:after="240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Украина, 83004, г. Донецк, ул. Артема, 169- Г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23.07.2013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Ачим</w:t>
            </w:r>
            <w:proofErr w:type="spellEnd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Девелопмент</w:t>
            </w:r>
            <w:proofErr w:type="spellEnd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right="175"/>
              <w:jc w:val="center"/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Российская Федерация, Ямало-Ненецкий автономный округ, г. Новый Уренгой, ул. Промышленная, 7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01.10.2014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spacing w:before="240" w:after="240"/>
              <w:ind w:right="-13"/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Общество с ограниченной ответственностью «Газпром Кыргызстан»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tabs>
                <w:tab w:val="left" w:pos="1512"/>
              </w:tabs>
              <w:spacing w:before="240" w:after="240"/>
              <w:ind w:right="-108"/>
              <w:jc w:val="center"/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</w:pPr>
            <w:proofErr w:type="spellStart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Кыргызская</w:t>
            </w:r>
            <w:proofErr w:type="spellEnd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 xml:space="preserve"> Республика, г. Бишкек, ул. </w:t>
            </w:r>
            <w:proofErr w:type="spellStart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М.Горького</w:t>
            </w:r>
            <w:proofErr w:type="spellEnd"/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, 22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Fonts w:eastAsiaTheme="majorEastAsia"/>
                <w:sz w:val="22"/>
                <w:szCs w:val="22"/>
              </w:rPr>
            </w:pPr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rFonts w:eastAsiaTheme="majorEastAsia"/>
                <w:b w:val="0"/>
                <w:i w:val="0"/>
                <w:sz w:val="22"/>
                <w:szCs w:val="22"/>
              </w:rPr>
              <w:t>01.10.2014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  <w:lang w:val="en-US"/>
              </w:rPr>
            </w:pPr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  <w:lang w:val="en-US"/>
              </w:rPr>
              <w:t>South Stream Transport B.V.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color w:val="000000"/>
                <w:sz w:val="22"/>
                <w:szCs w:val="22"/>
                <w:lang w:val="en-US"/>
              </w:rPr>
            </w:pPr>
            <w:proofErr w:type="spellStart"/>
            <w:r w:rsidRPr="002D336E">
              <w:rPr>
                <w:rStyle w:val="SUBST0"/>
                <w:b w:val="0"/>
                <w:i w:val="0"/>
                <w:color w:val="000000"/>
                <w:sz w:val="22"/>
                <w:szCs w:val="22"/>
                <w:lang w:val="en-US"/>
              </w:rPr>
              <w:t>Parnassusweg</w:t>
            </w:r>
            <w:proofErr w:type="spellEnd"/>
            <w:r w:rsidRPr="002D336E">
              <w:rPr>
                <w:rStyle w:val="SUBST0"/>
                <w:b w:val="0"/>
                <w:i w:val="0"/>
                <w:color w:val="000000"/>
                <w:sz w:val="22"/>
                <w:szCs w:val="22"/>
                <w:lang w:val="en-US"/>
              </w:rPr>
              <w:t xml:space="preserve"> 809, 1082 LZ Amsterdam, the Netherlands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29.12.2014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 xml:space="preserve">Общество с ограниченной ответственностью «Газпром </w:t>
            </w:r>
            <w:proofErr w:type="spellStart"/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инвест</w:t>
            </w:r>
            <w:proofErr w:type="spellEnd"/>
            <w:r w:rsidRPr="002D336E"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Российская Федерация, г. Санкт-Петербург, Стартовая улица, д.6, лит. Д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04.02.2016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D75A21" w:rsidP="00CB0309">
            <w:pPr>
              <w:pStyle w:val="Default"/>
              <w:spacing w:before="240" w:after="240"/>
              <w:ind w:right="-13"/>
              <w:rPr>
                <w:rStyle w:val="SUBST0"/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="00A017F7"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кционерное общество «Газпром ЮРГМ </w:t>
            </w:r>
            <w:proofErr w:type="spellStart"/>
            <w:r w:rsidR="00A017F7"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Девелопмент</w:t>
            </w:r>
            <w:proofErr w:type="spellEnd"/>
            <w:r w:rsidR="00A017F7"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Федерация, 629007, Ямало-Ненецкий автономный округ, г. Салехард, ул. Свердлова, д.43, корпус А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04.02.2016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pStyle w:val="Default"/>
              <w:spacing w:before="240" w:after="240"/>
              <w:ind w:right="-13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Общество с ограниченной ответственностью «Научно-исследовательский институт экономики и организации управления в газовой промышленности»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 xml:space="preserve">Российская Федерация, 105066, Москва, ул. Старая </w:t>
            </w:r>
            <w:proofErr w:type="spellStart"/>
            <w:r w:rsidRPr="002D336E">
              <w:rPr>
                <w:sz w:val="22"/>
                <w:szCs w:val="22"/>
              </w:rPr>
              <w:t>Басманная</w:t>
            </w:r>
            <w:proofErr w:type="spellEnd"/>
            <w:r w:rsidRPr="002D336E">
              <w:rPr>
                <w:sz w:val="22"/>
                <w:szCs w:val="22"/>
              </w:rPr>
              <w:t>, д.20, стр.8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04.02.2016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pStyle w:val="Default"/>
              <w:spacing w:before="240" w:after="240"/>
              <w:ind w:right="-13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Gazprom Holding Cooperate U.A.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2D336E">
              <w:rPr>
                <w:sz w:val="22"/>
                <w:szCs w:val="22"/>
                <w:lang w:val="en-US"/>
              </w:rPr>
              <w:t>Concertgebuwplein</w:t>
            </w:r>
            <w:proofErr w:type="spellEnd"/>
            <w:r w:rsidRPr="002D336E">
              <w:rPr>
                <w:sz w:val="22"/>
                <w:szCs w:val="22"/>
                <w:lang w:val="en-US"/>
              </w:rPr>
              <w:t xml:space="preserve"> 13 H, 1071 LL Amsterdam, The Netherlands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04.02.2016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pStyle w:val="Default"/>
              <w:spacing w:before="240" w:after="240"/>
              <w:ind w:right="-13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Открытое акционерное общество «Газпром космические системы»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Федерация, 141112, Московская область,  г. Щелково, ул. Московская, д. 77Б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04.02.2016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tabs>
                <w:tab w:val="left" w:pos="1412"/>
              </w:tabs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pStyle w:val="Default"/>
              <w:spacing w:before="240" w:after="240"/>
              <w:ind w:right="-13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Открытое акционерное общество «</w:t>
            </w:r>
            <w:proofErr w:type="spellStart"/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Чеченгаз</w:t>
            </w:r>
            <w:proofErr w:type="spellEnd"/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Федерация, Чеченская Республика, г. Грозный, Старопромысловское шоссе, 38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04.02.2016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  <w:tr w:rsidR="00A017F7" w:rsidRPr="002D336E" w:rsidTr="002D336E">
        <w:tc>
          <w:tcPr>
            <w:tcW w:w="577" w:type="dxa"/>
          </w:tcPr>
          <w:p w:rsidR="00A017F7" w:rsidRPr="002D336E" w:rsidRDefault="00A017F7" w:rsidP="00C41697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spacing w:before="240" w:after="240"/>
              <w:ind w:left="0" w:right="0" w:firstLine="0"/>
              <w:jc w:val="left"/>
            </w:pPr>
          </w:p>
        </w:tc>
        <w:tc>
          <w:tcPr>
            <w:tcW w:w="3533" w:type="dxa"/>
          </w:tcPr>
          <w:p w:rsidR="00A017F7" w:rsidRPr="002D336E" w:rsidRDefault="00A017F7" w:rsidP="00CB0309">
            <w:pPr>
              <w:pStyle w:val="Default"/>
              <w:spacing w:before="240" w:after="240"/>
              <w:ind w:right="-13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Открытое акционерное общество «</w:t>
            </w:r>
            <w:proofErr w:type="spellStart"/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Чеченгазпром</w:t>
            </w:r>
            <w:proofErr w:type="spellEnd"/>
            <w:r w:rsidRPr="002D336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</w:p>
        </w:tc>
        <w:tc>
          <w:tcPr>
            <w:tcW w:w="2091" w:type="dxa"/>
          </w:tcPr>
          <w:p w:rsidR="00A017F7" w:rsidRPr="002D336E" w:rsidRDefault="00A017F7" w:rsidP="00CB0309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Российская Федерация, Чеченская Республика, г. Грозный, ул. Моздокская, 35</w:t>
            </w:r>
          </w:p>
        </w:tc>
        <w:tc>
          <w:tcPr>
            <w:tcW w:w="3830" w:type="dxa"/>
          </w:tcPr>
          <w:p w:rsidR="00A017F7" w:rsidRPr="002D336E" w:rsidRDefault="00A017F7" w:rsidP="00CB0309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A017F7" w:rsidRPr="002D336E" w:rsidRDefault="00A017F7" w:rsidP="00CB0309">
            <w:pPr>
              <w:spacing w:before="240" w:after="240"/>
              <w:ind w:right="82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04.02.2016</w:t>
            </w:r>
          </w:p>
        </w:tc>
        <w:tc>
          <w:tcPr>
            <w:tcW w:w="1559" w:type="dxa"/>
          </w:tcPr>
          <w:p w:rsidR="00A017F7" w:rsidRPr="002D336E" w:rsidRDefault="00A017F7" w:rsidP="00CB0309">
            <w:pPr>
              <w:pStyle w:val="ac"/>
              <w:spacing w:before="240" w:after="240"/>
              <w:ind w:right="0"/>
              <w:jc w:val="left"/>
            </w:pPr>
          </w:p>
        </w:tc>
        <w:tc>
          <w:tcPr>
            <w:tcW w:w="1486" w:type="dxa"/>
          </w:tcPr>
          <w:p w:rsidR="00A017F7" w:rsidRPr="002D336E" w:rsidRDefault="00A017F7" w:rsidP="00CB0309">
            <w:pPr>
              <w:pStyle w:val="Default"/>
              <w:spacing w:before="240" w:after="24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:rsidR="00ED06C7" w:rsidRPr="002D336E" w:rsidRDefault="00ED06C7" w:rsidP="005607C4">
      <w:pPr>
        <w:pStyle w:val="ac"/>
        <w:jc w:val="left"/>
      </w:pPr>
    </w:p>
    <w:p w:rsidR="005607C4" w:rsidRPr="002D336E" w:rsidRDefault="005607C4" w:rsidP="005607C4">
      <w:pPr>
        <w:spacing w:before="240"/>
        <w:jc w:val="center"/>
        <w:rPr>
          <w:b/>
          <w:bCs/>
          <w:sz w:val="22"/>
          <w:szCs w:val="22"/>
        </w:rPr>
      </w:pPr>
      <w:r w:rsidRPr="002D336E">
        <w:rPr>
          <w:b/>
          <w:bCs/>
          <w:sz w:val="22"/>
          <w:szCs w:val="22"/>
        </w:rPr>
        <w:br w:type="page"/>
      </w:r>
      <w:r w:rsidRPr="002D336E">
        <w:rPr>
          <w:b/>
          <w:bCs/>
          <w:sz w:val="22"/>
          <w:szCs w:val="22"/>
          <w:lang w:val="en-US"/>
        </w:rPr>
        <w:lastRenderedPageBreak/>
        <w:t>II</w:t>
      </w:r>
      <w:r w:rsidRPr="002D336E">
        <w:rPr>
          <w:b/>
          <w:bCs/>
          <w:sz w:val="22"/>
          <w:szCs w:val="22"/>
        </w:rPr>
        <w:t>. Изменения, произошедшие в списке аффилированных лиц, за период</w:t>
      </w:r>
    </w:p>
    <w:tbl>
      <w:tblPr>
        <w:tblpPr w:leftFromText="180" w:rightFromText="180" w:vertAnchor="text" w:horzAnchor="margin" w:tblpXSpec="center" w:tblpY="206"/>
        <w:tblW w:w="9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56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5607C4" w:rsidRPr="002D336E" w:rsidTr="00ED06C7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7C4" w:rsidRPr="002D336E" w:rsidRDefault="005607C4" w:rsidP="00ED06C7">
            <w:pPr>
              <w:ind w:firstLine="907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с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7C4" w:rsidRPr="002D336E" w:rsidRDefault="005607C4" w:rsidP="00ED06C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D47F57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D47F57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7C4" w:rsidRPr="002D336E" w:rsidRDefault="005607C4" w:rsidP="00ED06C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по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D47F57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7C4" w:rsidRPr="002D336E" w:rsidRDefault="005607C4" w:rsidP="00ED06C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D47F57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D47F57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07C4" w:rsidRPr="002D336E" w:rsidRDefault="005607C4" w:rsidP="00ED06C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7C4" w:rsidRPr="002D336E" w:rsidRDefault="005607C4" w:rsidP="00ED06C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36E">
              <w:rPr>
                <w:b/>
                <w:bCs/>
                <w:sz w:val="22"/>
                <w:szCs w:val="22"/>
              </w:rPr>
              <w:t>6</w:t>
            </w:r>
          </w:p>
        </w:tc>
      </w:tr>
    </w:tbl>
    <w:p w:rsidR="005607C4" w:rsidRPr="00C53B88" w:rsidRDefault="005607C4" w:rsidP="00EB4FC2">
      <w:pPr>
        <w:spacing w:before="240" w:after="240"/>
        <w:jc w:val="both"/>
        <w:rPr>
          <w:sz w:val="22"/>
          <w:szCs w:val="22"/>
          <w:lang w:val="en-US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5607C4" w:rsidRPr="002D336E" w:rsidTr="00DF7501">
        <w:trPr>
          <w:trHeight w:val="955"/>
        </w:trPr>
        <w:tc>
          <w:tcPr>
            <w:tcW w:w="709" w:type="dxa"/>
          </w:tcPr>
          <w:p w:rsidR="005607C4" w:rsidRPr="002D336E" w:rsidRDefault="005607C4" w:rsidP="00115AF6">
            <w:pPr>
              <w:spacing w:before="240" w:after="240"/>
              <w:ind w:left="10"/>
              <w:jc w:val="center"/>
              <w:rPr>
                <w:sz w:val="22"/>
                <w:szCs w:val="22"/>
              </w:rPr>
            </w:pPr>
            <w:r w:rsidRPr="002D336E">
              <w:rPr>
                <w:sz w:val="22"/>
                <w:szCs w:val="22"/>
              </w:rPr>
              <w:t>№ п/п</w:t>
            </w:r>
          </w:p>
        </w:tc>
        <w:tc>
          <w:tcPr>
            <w:tcW w:w="9356" w:type="dxa"/>
          </w:tcPr>
          <w:p w:rsidR="005607C4" w:rsidRPr="002D336E" w:rsidRDefault="005607C4" w:rsidP="00EB4FC2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Содержание изменения</w:t>
            </w:r>
          </w:p>
        </w:tc>
        <w:tc>
          <w:tcPr>
            <w:tcW w:w="2126" w:type="dxa"/>
          </w:tcPr>
          <w:p w:rsidR="005607C4" w:rsidRPr="002D336E" w:rsidRDefault="005607C4" w:rsidP="00EB4FC2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Дата наступления изменения</w:t>
            </w:r>
          </w:p>
        </w:tc>
        <w:tc>
          <w:tcPr>
            <w:tcW w:w="2552" w:type="dxa"/>
          </w:tcPr>
          <w:p w:rsidR="005607C4" w:rsidRPr="002D336E" w:rsidRDefault="005607C4" w:rsidP="00EB4FC2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Дата внесения изменения в список аффилированных лиц</w:t>
            </w:r>
          </w:p>
        </w:tc>
      </w:tr>
      <w:tr w:rsidR="005607C4" w:rsidRPr="002D336E" w:rsidTr="00115AF6">
        <w:tc>
          <w:tcPr>
            <w:tcW w:w="709" w:type="dxa"/>
            <w:shd w:val="clear" w:color="auto" w:fill="DBE5F1"/>
          </w:tcPr>
          <w:p w:rsidR="005607C4" w:rsidRPr="002D336E" w:rsidRDefault="002C50C0" w:rsidP="00EB4FC2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607C4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shd w:val="clear" w:color="auto" w:fill="DBE5F1"/>
          </w:tcPr>
          <w:p w:rsidR="005607C4" w:rsidRPr="002D336E" w:rsidRDefault="006D4FA4" w:rsidP="006D4FA4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Включение лица в список аффилированных лиц.</w:t>
            </w:r>
          </w:p>
        </w:tc>
        <w:tc>
          <w:tcPr>
            <w:tcW w:w="2126" w:type="dxa"/>
            <w:shd w:val="clear" w:color="auto" w:fill="DBE5F1"/>
          </w:tcPr>
          <w:p w:rsidR="005607C4" w:rsidRPr="002D336E" w:rsidRDefault="006D4FA4" w:rsidP="00165C7A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01.10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shd w:val="clear" w:color="auto" w:fill="DBE5F1"/>
          </w:tcPr>
          <w:p w:rsidR="005607C4" w:rsidRPr="002D336E" w:rsidRDefault="00165C7A" w:rsidP="00165C7A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="005607C4" w:rsidRPr="002D336E">
              <w:rPr>
                <w:sz w:val="22"/>
                <w:szCs w:val="22"/>
              </w:rPr>
              <w:t>.2016</w:t>
            </w:r>
          </w:p>
        </w:tc>
      </w:tr>
    </w:tbl>
    <w:p w:rsidR="006D4FA4" w:rsidRDefault="006D4FA4" w:rsidP="006D4FA4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D4FA4" w:rsidRPr="002D336E" w:rsidTr="006D4FA4">
        <w:trPr>
          <w:cantSplit/>
          <w:trHeight w:val="191"/>
        </w:trPr>
        <w:tc>
          <w:tcPr>
            <w:tcW w:w="709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D4FA4" w:rsidRPr="002D336E" w:rsidTr="006D4FA4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A4" w:rsidRPr="003C22D9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A4" w:rsidRPr="003C22D9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A4" w:rsidRPr="003C22D9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A4" w:rsidRPr="003C22D9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A4" w:rsidRPr="003C22D9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A4" w:rsidRPr="003C22D9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D4FA4" w:rsidRPr="002D336E" w:rsidRDefault="006D4FA4" w:rsidP="006D4FA4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D4FA4" w:rsidRPr="002D336E" w:rsidTr="006D4FA4">
        <w:trPr>
          <w:cantSplit/>
          <w:trHeight w:val="191"/>
        </w:trPr>
        <w:tc>
          <w:tcPr>
            <w:tcW w:w="709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D4FA4" w:rsidRPr="002D336E" w:rsidTr="006D4FA4">
        <w:trPr>
          <w:cantSplit/>
          <w:trHeight w:val="191"/>
        </w:trPr>
        <w:tc>
          <w:tcPr>
            <w:tcW w:w="709" w:type="dxa"/>
          </w:tcPr>
          <w:p w:rsidR="006D4FA4" w:rsidRPr="002D336E" w:rsidRDefault="00EA6BEE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  <w:r w:rsidR="006D4FA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6D4FA4" w:rsidRPr="003E3004" w:rsidRDefault="006D4FA4" w:rsidP="006D4FA4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3E3004">
              <w:rPr>
                <w:rStyle w:val="SUBST0"/>
                <w:rFonts w:ascii="Times New Roman" w:hAnsi="Times New Roman" w:cs="Times New Roman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«Западно-Сибирский инвестиционный консорциум»</w:t>
            </w:r>
          </w:p>
        </w:tc>
        <w:tc>
          <w:tcPr>
            <w:tcW w:w="2127" w:type="dxa"/>
          </w:tcPr>
          <w:p w:rsidR="006D4FA4" w:rsidRPr="003E3004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00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Российская Федерация, г. Ханты-Мансийск</w:t>
            </w:r>
          </w:p>
        </w:tc>
        <w:tc>
          <w:tcPr>
            <w:tcW w:w="3827" w:type="dxa"/>
          </w:tcPr>
          <w:p w:rsidR="006D4FA4" w:rsidRPr="003E3004" w:rsidRDefault="006D4FA4" w:rsidP="006D4FA4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300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6D4FA4" w:rsidRPr="003E3004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00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02.09.2016</w:t>
            </w:r>
          </w:p>
        </w:tc>
        <w:tc>
          <w:tcPr>
            <w:tcW w:w="1559" w:type="dxa"/>
          </w:tcPr>
          <w:p w:rsidR="006D4FA4" w:rsidRPr="003E3004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0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6D4FA4" w:rsidRPr="003E3004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0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D4FA4" w:rsidRDefault="006D4FA4" w:rsidP="00EB4FC2">
      <w:pPr>
        <w:spacing w:before="240" w:after="240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6D4FA4" w:rsidRPr="002D336E" w:rsidTr="006D4F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D4FA4" w:rsidRPr="002D336E" w:rsidRDefault="006D4FA4" w:rsidP="006D4FA4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D4FA4" w:rsidRPr="00EA6BEE" w:rsidRDefault="006D4FA4" w:rsidP="006D4FA4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Включение лица в список аффилированных лиц</w:t>
            </w:r>
            <w:r w:rsidR="00EA6BEE" w:rsidRPr="00EA6BEE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D4FA4" w:rsidRPr="002D336E" w:rsidRDefault="006D4FA4" w:rsidP="006D4FA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01.10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D4FA4" w:rsidRPr="002D336E" w:rsidRDefault="006D4FA4" w:rsidP="006D4FA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6D4FA4" w:rsidRDefault="006D4FA4" w:rsidP="006D4FA4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D4FA4" w:rsidRPr="002D336E" w:rsidTr="006D4FA4">
        <w:trPr>
          <w:cantSplit/>
          <w:trHeight w:val="191"/>
        </w:trPr>
        <w:tc>
          <w:tcPr>
            <w:tcW w:w="709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D4FA4" w:rsidRPr="002D336E" w:rsidTr="006D4FA4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A4" w:rsidRPr="003C22D9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A4" w:rsidRPr="003C22D9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A4" w:rsidRPr="003C22D9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A4" w:rsidRPr="003C22D9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A4" w:rsidRPr="003C22D9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A4" w:rsidRPr="003C22D9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D4FA4" w:rsidRPr="002D336E" w:rsidRDefault="006D4FA4" w:rsidP="006D4FA4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D4FA4" w:rsidRPr="002D336E" w:rsidTr="006D4FA4">
        <w:trPr>
          <w:cantSplit/>
          <w:trHeight w:val="191"/>
        </w:trPr>
        <w:tc>
          <w:tcPr>
            <w:tcW w:w="709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D4FA4" w:rsidRPr="003E3004" w:rsidTr="006D4FA4">
        <w:trPr>
          <w:cantSplit/>
          <w:trHeight w:val="191"/>
        </w:trPr>
        <w:tc>
          <w:tcPr>
            <w:tcW w:w="709" w:type="dxa"/>
          </w:tcPr>
          <w:p w:rsidR="006D4FA4" w:rsidRPr="00EA6BEE" w:rsidRDefault="006D4FA4" w:rsidP="00EA6BE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E3004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  <w:r w:rsidR="00EA6B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1.</w:t>
            </w:r>
          </w:p>
        </w:tc>
        <w:tc>
          <w:tcPr>
            <w:tcW w:w="3402" w:type="dxa"/>
          </w:tcPr>
          <w:p w:rsidR="006D4FA4" w:rsidRPr="003E3004" w:rsidRDefault="006D4FA4" w:rsidP="006D4FA4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3E3004">
              <w:rPr>
                <w:rStyle w:val="SUBST0"/>
                <w:rFonts w:ascii="Times New Roman" w:hAnsi="Times New Roman" w:cs="Times New Roman"/>
                <w:b w:val="0"/>
                <w:bCs/>
                <w:i w:val="0"/>
                <w:sz w:val="22"/>
                <w:szCs w:val="22"/>
              </w:rPr>
              <w:t>Михайлов Юрий Александрович</w:t>
            </w:r>
          </w:p>
        </w:tc>
        <w:tc>
          <w:tcPr>
            <w:tcW w:w="2127" w:type="dxa"/>
          </w:tcPr>
          <w:p w:rsidR="006D4FA4" w:rsidRPr="003E3004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7" w:type="dxa"/>
          </w:tcPr>
          <w:p w:rsidR="006D4FA4" w:rsidRPr="003E3004" w:rsidRDefault="006D4FA4" w:rsidP="006D4FA4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300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6D4FA4" w:rsidRPr="003E3004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00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02.09.2016</w:t>
            </w:r>
          </w:p>
        </w:tc>
        <w:tc>
          <w:tcPr>
            <w:tcW w:w="1559" w:type="dxa"/>
          </w:tcPr>
          <w:p w:rsidR="006D4FA4" w:rsidRPr="003E3004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0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6D4FA4" w:rsidRPr="003E3004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0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D4FA4" w:rsidRDefault="006D4FA4" w:rsidP="00E36237">
      <w:pPr>
        <w:pageBreakBefore/>
        <w:spacing w:before="240" w:after="240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64139C" w:rsidRPr="002D336E" w:rsidTr="006413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Исключение лица из списка аффилированных лиц</w:t>
            </w:r>
            <w:r w:rsidR="00EA6BEE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01.10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64139C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4139C" w:rsidRPr="003C22D9" w:rsidTr="0064139C">
        <w:trPr>
          <w:cantSplit/>
          <w:trHeight w:val="191"/>
        </w:trPr>
        <w:tc>
          <w:tcPr>
            <w:tcW w:w="709" w:type="dxa"/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256</w:t>
            </w:r>
            <w:r w:rsidR="00EA6BE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Style w:val="SUBST0"/>
                <w:rFonts w:ascii="Times New Roman" w:hAnsi="Times New Roman" w:cs="Times New Roman"/>
                <w:b w:val="0"/>
                <w:bCs/>
                <w:i w:val="0"/>
                <w:sz w:val="22"/>
                <w:szCs w:val="22"/>
              </w:rPr>
              <w:t>Прошин Валерий Александрович</w:t>
            </w:r>
          </w:p>
        </w:tc>
        <w:tc>
          <w:tcPr>
            <w:tcW w:w="2127" w:type="dxa"/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7" w:type="dxa"/>
          </w:tcPr>
          <w:p w:rsidR="0064139C" w:rsidRPr="003C22D9" w:rsidRDefault="0064139C" w:rsidP="0064139C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22.06.2016</w:t>
            </w:r>
          </w:p>
        </w:tc>
        <w:tc>
          <w:tcPr>
            <w:tcW w:w="1559" w:type="dxa"/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4139C" w:rsidRPr="002D336E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4139C" w:rsidRPr="002D336E" w:rsidTr="0064139C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D4FA4" w:rsidRDefault="006D4FA4" w:rsidP="00E36237">
      <w:pPr>
        <w:pageBreakBefore/>
        <w:spacing w:before="240" w:after="240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64139C" w:rsidRPr="002D336E" w:rsidTr="006413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413A13" w:rsidP="0064139C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64139C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ind w:right="25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даты наступления основания, в силу которого </w:t>
            </w:r>
            <w:r w:rsidRPr="00C80569">
              <w:rPr>
                <w:rStyle w:val="SUBST0"/>
                <w:b w:val="0"/>
                <w:i w:val="0"/>
                <w:sz w:val="22"/>
              </w:rPr>
              <w:t>Васильев Андрей Петрович</w:t>
            </w:r>
            <w:r>
              <w:rPr>
                <w:sz w:val="22"/>
                <w:szCs w:val="22"/>
              </w:rPr>
              <w:t xml:space="preserve"> признается аффилированным лицом.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01.10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64139C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4139C" w:rsidRPr="00C80569" w:rsidTr="0064139C">
        <w:trPr>
          <w:cantSplit/>
          <w:trHeight w:val="191"/>
        </w:trPr>
        <w:tc>
          <w:tcPr>
            <w:tcW w:w="709" w:type="dxa"/>
          </w:tcPr>
          <w:p w:rsidR="0064139C" w:rsidRPr="00C8056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569">
              <w:rPr>
                <w:rFonts w:ascii="Times New Roman" w:hAnsi="Times New Roman" w:cs="Times New Roman"/>
                <w:sz w:val="22"/>
                <w:szCs w:val="22"/>
              </w:rPr>
              <w:t>110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64139C" w:rsidRPr="00C80569" w:rsidRDefault="0064139C" w:rsidP="0064139C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C8056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</w:rPr>
              <w:t>Васильев Андрей Петрович</w:t>
            </w:r>
          </w:p>
        </w:tc>
        <w:tc>
          <w:tcPr>
            <w:tcW w:w="2127" w:type="dxa"/>
          </w:tcPr>
          <w:p w:rsidR="0064139C" w:rsidRPr="00C8056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7" w:type="dxa"/>
          </w:tcPr>
          <w:p w:rsidR="0064139C" w:rsidRPr="00C80569" w:rsidRDefault="0064139C" w:rsidP="0064139C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56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64139C" w:rsidRPr="00C8056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56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28.09.2013</w:t>
            </w:r>
          </w:p>
        </w:tc>
        <w:tc>
          <w:tcPr>
            <w:tcW w:w="1559" w:type="dxa"/>
          </w:tcPr>
          <w:p w:rsidR="0064139C" w:rsidRPr="00C8056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56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64139C" w:rsidRPr="00C8056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56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4139C" w:rsidRPr="002D336E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4139C" w:rsidRPr="00C80569" w:rsidTr="0064139C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C8056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569">
              <w:rPr>
                <w:rFonts w:ascii="Times New Roman" w:hAnsi="Times New Roman" w:cs="Times New Roman"/>
                <w:sz w:val="22"/>
                <w:szCs w:val="22"/>
              </w:rPr>
              <w:t>110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C8056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56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Васильев Андрей Петрович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C8056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C80569" w:rsidRDefault="0064139C" w:rsidP="0064139C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56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C8056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28.09.2016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C8056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56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C8056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56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F7141F" w:rsidRDefault="00F7141F" w:rsidP="00E36237">
      <w:pPr>
        <w:pageBreakBefore/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3E3004" w:rsidRPr="002D336E" w:rsidTr="003E30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3E3004" w:rsidRPr="002D336E" w:rsidRDefault="00413A13" w:rsidP="003E3004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E3004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3E3004" w:rsidRPr="002D336E" w:rsidRDefault="006D4FA4" w:rsidP="003E3004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места </w:t>
            </w:r>
            <w:r w:rsidRPr="002D336E">
              <w:rPr>
                <w:sz w:val="22"/>
                <w:szCs w:val="22"/>
              </w:rPr>
              <w:t xml:space="preserve">нахождения </w:t>
            </w:r>
            <w:r>
              <w:rPr>
                <w:sz w:val="22"/>
                <w:szCs w:val="22"/>
              </w:rPr>
              <w:t>аффилированного лица.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3E3004" w:rsidRPr="002D336E" w:rsidRDefault="003E3004" w:rsidP="006D4FA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D4FA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.10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3E3004" w:rsidRPr="002D336E" w:rsidRDefault="003E3004" w:rsidP="003E300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6D4FA4" w:rsidRDefault="006D4FA4" w:rsidP="006D4FA4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Style w:val="a9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3435"/>
        <w:gridCol w:w="2091"/>
        <w:gridCol w:w="3830"/>
        <w:gridCol w:w="1701"/>
        <w:gridCol w:w="1559"/>
        <w:gridCol w:w="1418"/>
      </w:tblGrid>
      <w:tr w:rsidR="006D4FA4" w:rsidRPr="002D336E" w:rsidTr="006D4FA4">
        <w:tc>
          <w:tcPr>
            <w:tcW w:w="675" w:type="dxa"/>
          </w:tcPr>
          <w:p w:rsidR="006D4FA4" w:rsidRPr="002D336E" w:rsidRDefault="006D4FA4" w:rsidP="006D4FA4">
            <w:pPr>
              <w:pStyle w:val="ac"/>
              <w:spacing w:before="240" w:after="240"/>
              <w:ind w:left="142" w:right="0"/>
            </w:pPr>
            <w:r>
              <w:t>1</w:t>
            </w:r>
          </w:p>
        </w:tc>
        <w:tc>
          <w:tcPr>
            <w:tcW w:w="3435" w:type="dxa"/>
          </w:tcPr>
          <w:p w:rsidR="006D4FA4" w:rsidRPr="002D336E" w:rsidRDefault="006D4FA4" w:rsidP="006D4FA4">
            <w:pPr>
              <w:pStyle w:val="ac"/>
              <w:spacing w:before="240" w:after="240"/>
              <w:ind w:right="-13"/>
              <w:rPr>
                <w:rStyle w:val="SUBST0"/>
                <w:b w:val="0"/>
                <w:i w:val="0"/>
                <w:sz w:val="22"/>
              </w:rPr>
            </w:pPr>
            <w:r>
              <w:rPr>
                <w:rStyle w:val="SUBST0"/>
                <w:b w:val="0"/>
                <w:i w:val="0"/>
                <w:sz w:val="22"/>
              </w:rPr>
              <w:t>2</w:t>
            </w:r>
          </w:p>
        </w:tc>
        <w:tc>
          <w:tcPr>
            <w:tcW w:w="2091" w:type="dxa"/>
          </w:tcPr>
          <w:p w:rsidR="006D4FA4" w:rsidRPr="002D336E" w:rsidRDefault="006D4FA4" w:rsidP="006D4FA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830" w:type="dxa"/>
          </w:tcPr>
          <w:p w:rsidR="006D4FA4" w:rsidRPr="002D336E" w:rsidRDefault="006D4FA4" w:rsidP="006D4FA4">
            <w:pPr>
              <w:spacing w:before="240" w:after="240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D4FA4" w:rsidRPr="002D336E" w:rsidRDefault="006D4FA4" w:rsidP="006D4FA4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>
              <w:rPr>
                <w:rStyle w:val="SUBST0"/>
                <w:b w:val="0"/>
                <w:i w:val="0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D4FA4" w:rsidRPr="002D336E" w:rsidRDefault="006D4FA4" w:rsidP="006D4FA4">
            <w:pPr>
              <w:pStyle w:val="ac"/>
              <w:spacing w:before="240" w:after="240"/>
              <w:ind w:right="0"/>
            </w:pPr>
            <w:r>
              <w:t>6</w:t>
            </w:r>
          </w:p>
        </w:tc>
        <w:tc>
          <w:tcPr>
            <w:tcW w:w="1418" w:type="dxa"/>
          </w:tcPr>
          <w:p w:rsidR="006D4FA4" w:rsidRPr="002D336E" w:rsidRDefault="006D4FA4" w:rsidP="006D4FA4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>
              <w:t>7</w:t>
            </w:r>
          </w:p>
        </w:tc>
      </w:tr>
      <w:tr w:rsidR="006D4FA4" w:rsidRPr="002D336E" w:rsidTr="006D4FA4">
        <w:tc>
          <w:tcPr>
            <w:tcW w:w="675" w:type="dxa"/>
          </w:tcPr>
          <w:p w:rsidR="006D4FA4" w:rsidRPr="002D336E" w:rsidRDefault="006D4FA4" w:rsidP="006D4FA4">
            <w:pPr>
              <w:pStyle w:val="ac"/>
              <w:spacing w:before="240" w:after="240"/>
              <w:ind w:right="0"/>
              <w:jc w:val="left"/>
            </w:pPr>
            <w:r>
              <w:t>293</w:t>
            </w:r>
            <w:r w:rsidR="00EA6BEE">
              <w:t>.</w:t>
            </w:r>
          </w:p>
        </w:tc>
        <w:tc>
          <w:tcPr>
            <w:tcW w:w="3435" w:type="dxa"/>
          </w:tcPr>
          <w:p w:rsidR="006D4FA4" w:rsidRPr="002D336E" w:rsidRDefault="006D4FA4" w:rsidP="006D4FA4">
            <w:pPr>
              <w:spacing w:before="240" w:after="240"/>
              <w:ind w:right="-13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Новоуренгойский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газохимический</w:t>
            </w:r>
            <w:proofErr w:type="spellEnd"/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 xml:space="preserve"> комплекс»</w:t>
            </w:r>
          </w:p>
        </w:tc>
        <w:tc>
          <w:tcPr>
            <w:tcW w:w="2091" w:type="dxa"/>
          </w:tcPr>
          <w:p w:rsidR="006D4FA4" w:rsidRPr="002D336E" w:rsidRDefault="006D4FA4" w:rsidP="006D4FA4">
            <w:pPr>
              <w:tabs>
                <w:tab w:val="left" w:pos="1512"/>
              </w:tabs>
              <w:spacing w:before="240" w:after="240"/>
              <w:ind w:left="34" w:right="-108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РФ, 629300, ЯНАО, г. Новый Уренгой, ул. Южная, д.2а</w:t>
            </w:r>
          </w:p>
        </w:tc>
        <w:tc>
          <w:tcPr>
            <w:tcW w:w="3830" w:type="dxa"/>
          </w:tcPr>
          <w:p w:rsidR="006D4FA4" w:rsidRPr="002D336E" w:rsidRDefault="006D4FA4" w:rsidP="006D4FA4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6D4FA4" w:rsidRPr="002D336E" w:rsidRDefault="006D4FA4" w:rsidP="006D4FA4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D336E">
              <w:rPr>
                <w:rStyle w:val="SUBST0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6D4FA4" w:rsidRPr="002D336E" w:rsidRDefault="006D4FA4" w:rsidP="006D4FA4">
            <w:pPr>
              <w:pStyle w:val="ac"/>
              <w:spacing w:before="240" w:after="240"/>
              <w:ind w:right="0"/>
            </w:pPr>
            <w:r w:rsidRPr="002D336E">
              <w:t>-</w:t>
            </w:r>
          </w:p>
        </w:tc>
        <w:tc>
          <w:tcPr>
            <w:tcW w:w="1418" w:type="dxa"/>
          </w:tcPr>
          <w:p w:rsidR="006D4FA4" w:rsidRPr="002D336E" w:rsidRDefault="006D4FA4" w:rsidP="006D4FA4">
            <w:pPr>
              <w:pStyle w:val="ac"/>
              <w:tabs>
                <w:tab w:val="left" w:pos="1412"/>
              </w:tabs>
              <w:spacing w:before="240" w:after="240"/>
              <w:ind w:right="0"/>
            </w:pPr>
            <w:r w:rsidRPr="002D336E">
              <w:t>-</w:t>
            </w:r>
          </w:p>
        </w:tc>
      </w:tr>
    </w:tbl>
    <w:p w:rsidR="006D4FA4" w:rsidRPr="002D336E" w:rsidRDefault="006D4FA4" w:rsidP="006D4FA4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D4FA4" w:rsidRPr="002D336E" w:rsidTr="006D4FA4">
        <w:trPr>
          <w:cantSplit/>
          <w:trHeight w:val="191"/>
        </w:trPr>
        <w:tc>
          <w:tcPr>
            <w:tcW w:w="709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D4FA4" w:rsidRPr="002D336E" w:rsidTr="006D4FA4">
        <w:trPr>
          <w:cantSplit/>
          <w:trHeight w:val="191"/>
        </w:trPr>
        <w:tc>
          <w:tcPr>
            <w:tcW w:w="709" w:type="dxa"/>
          </w:tcPr>
          <w:p w:rsidR="006D4FA4" w:rsidRPr="002D336E" w:rsidRDefault="00EA6BEE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297</w:t>
            </w:r>
            <w:r w:rsidR="006D4FA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6D4FA4" w:rsidRPr="002D336E" w:rsidRDefault="006D4FA4" w:rsidP="006D4FA4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F7141F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F7141F">
              <w:rPr>
                <w:rFonts w:ascii="Times New Roman" w:hAnsi="Times New Roman" w:cs="Times New Roman"/>
                <w:sz w:val="22"/>
                <w:szCs w:val="22"/>
              </w:rPr>
              <w:t>Новоуренгойский</w:t>
            </w:r>
            <w:proofErr w:type="spellEnd"/>
            <w:r w:rsidRPr="00F714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7141F">
              <w:rPr>
                <w:rFonts w:ascii="Times New Roman" w:hAnsi="Times New Roman" w:cs="Times New Roman"/>
                <w:sz w:val="22"/>
                <w:szCs w:val="22"/>
              </w:rPr>
              <w:t>газохимический</w:t>
            </w:r>
            <w:proofErr w:type="spellEnd"/>
            <w:r w:rsidRPr="00F7141F">
              <w:rPr>
                <w:rFonts w:ascii="Times New Roman" w:hAnsi="Times New Roman" w:cs="Times New Roman"/>
                <w:sz w:val="22"/>
                <w:szCs w:val="22"/>
              </w:rPr>
              <w:t xml:space="preserve"> комплекс»</w:t>
            </w:r>
          </w:p>
        </w:tc>
        <w:tc>
          <w:tcPr>
            <w:tcW w:w="2127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Российская Федерация, г. Новый Уренгой</w:t>
            </w:r>
          </w:p>
        </w:tc>
        <w:tc>
          <w:tcPr>
            <w:tcW w:w="3827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7141F">
              <w:rPr>
                <w:rFonts w:ascii="Times New Roman" w:hAnsi="Times New Roman" w:cs="Times New Roman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41F">
              <w:rPr>
                <w:rFonts w:ascii="Times New Roman" w:hAnsi="Times New Roman" w:cs="Times New Roman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6D4FA4" w:rsidRPr="002D336E" w:rsidRDefault="006D4FA4" w:rsidP="006D4FA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F7141F" w:rsidRDefault="00F7141F" w:rsidP="00E36237">
      <w:pPr>
        <w:pageBreakBefore/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8D30EF" w:rsidRPr="002D336E" w:rsidTr="008D30EF">
        <w:tc>
          <w:tcPr>
            <w:tcW w:w="709" w:type="dxa"/>
            <w:shd w:val="clear" w:color="auto" w:fill="DBE5F1"/>
          </w:tcPr>
          <w:p w:rsidR="008D30EF" w:rsidRPr="002D336E" w:rsidRDefault="00413A13" w:rsidP="008D30EF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D30EF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shd w:val="clear" w:color="auto" w:fill="DBE5F1"/>
          </w:tcPr>
          <w:p w:rsidR="008D30EF" w:rsidRPr="002D336E" w:rsidRDefault="008D30EF" w:rsidP="008B42CD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8D30EF">
              <w:rPr>
                <w:sz w:val="22"/>
                <w:szCs w:val="22"/>
              </w:rPr>
              <w:t>Изменение наименования аффилированного лица</w:t>
            </w:r>
            <w:r w:rsidR="00C129D6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shd w:val="clear" w:color="auto" w:fill="DBE5F1"/>
          </w:tcPr>
          <w:p w:rsidR="008D30EF" w:rsidRPr="002D336E" w:rsidRDefault="00F7141F" w:rsidP="008D30EF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04.10</w:t>
            </w:r>
            <w:r w:rsidR="008D30EF"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shd w:val="clear" w:color="auto" w:fill="DBE5F1"/>
          </w:tcPr>
          <w:p w:rsidR="008D30EF" w:rsidRPr="002D336E" w:rsidRDefault="00F7141F" w:rsidP="008D30EF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="008D30EF" w:rsidRPr="002D336E">
              <w:rPr>
                <w:sz w:val="22"/>
                <w:szCs w:val="22"/>
              </w:rPr>
              <w:t>.2016</w:t>
            </w:r>
          </w:p>
        </w:tc>
      </w:tr>
      <w:tr w:rsidR="00F7141F" w:rsidRPr="002D336E" w:rsidTr="00F714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7141F" w:rsidRPr="002D336E" w:rsidRDefault="00413A13" w:rsidP="00F7141F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F7141F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7141F" w:rsidRPr="002D336E" w:rsidRDefault="00F7141F" w:rsidP="00F7141F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места </w:t>
            </w:r>
            <w:r w:rsidRPr="002D336E">
              <w:rPr>
                <w:sz w:val="22"/>
                <w:szCs w:val="22"/>
              </w:rPr>
              <w:t xml:space="preserve">нахождения </w:t>
            </w:r>
            <w:r>
              <w:rPr>
                <w:sz w:val="22"/>
                <w:szCs w:val="22"/>
              </w:rPr>
              <w:t>аффилированного лица.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7141F" w:rsidRPr="002D336E" w:rsidRDefault="00F7141F" w:rsidP="00F7141F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04.10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7141F" w:rsidRPr="002D336E" w:rsidRDefault="00F7141F" w:rsidP="00F7141F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F7141F" w:rsidRDefault="00F7141F" w:rsidP="00F7141F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F7141F" w:rsidRPr="002D336E" w:rsidTr="00F7141F">
        <w:trPr>
          <w:cantSplit/>
          <w:trHeight w:val="191"/>
        </w:trPr>
        <w:tc>
          <w:tcPr>
            <w:tcW w:w="709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F7141F" w:rsidRPr="002D336E" w:rsidTr="00F7141F">
        <w:trPr>
          <w:cantSplit/>
          <w:trHeight w:val="191"/>
        </w:trPr>
        <w:tc>
          <w:tcPr>
            <w:tcW w:w="709" w:type="dxa"/>
          </w:tcPr>
          <w:p w:rsidR="00F7141F" w:rsidRPr="00F7141F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41F">
              <w:rPr>
                <w:rFonts w:ascii="Times New Roman" w:hAnsi="Times New Roman" w:cs="Times New Roman"/>
                <w:sz w:val="22"/>
                <w:szCs w:val="22"/>
              </w:rPr>
              <w:t>346</w:t>
            </w:r>
            <w:r w:rsidR="00DA6EB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F7141F" w:rsidRPr="00F7141F" w:rsidRDefault="00F7141F" w:rsidP="00F7141F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F7141F">
              <w:rPr>
                <w:rFonts w:ascii="Times New Roman" w:hAnsi="Times New Roman" w:cs="Times New Roman"/>
                <w:sz w:val="22"/>
                <w:szCs w:val="22"/>
              </w:rPr>
              <w:t>Открытое акционерное общество «</w:t>
            </w:r>
            <w:proofErr w:type="spellStart"/>
            <w:r w:rsidRPr="00F7141F">
              <w:rPr>
                <w:rFonts w:ascii="Times New Roman" w:hAnsi="Times New Roman" w:cs="Times New Roman"/>
                <w:sz w:val="22"/>
                <w:szCs w:val="22"/>
              </w:rPr>
              <w:t>Дальтрансгаз</w:t>
            </w:r>
            <w:proofErr w:type="spellEnd"/>
            <w:r w:rsidRPr="00F7141F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127" w:type="dxa"/>
          </w:tcPr>
          <w:p w:rsidR="00F7141F" w:rsidRPr="00F7141F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41F">
              <w:rPr>
                <w:rFonts w:ascii="Times New Roman" w:hAnsi="Times New Roman" w:cs="Times New Roman"/>
                <w:sz w:val="22"/>
                <w:szCs w:val="22"/>
              </w:rPr>
              <w:t>Российская Федерация, 680509, Хабаровский край, Хабаровский район, с. Ильинка, ул. Солнечная, 1</w:t>
            </w:r>
          </w:p>
        </w:tc>
        <w:tc>
          <w:tcPr>
            <w:tcW w:w="3827" w:type="dxa"/>
          </w:tcPr>
          <w:p w:rsidR="00F7141F" w:rsidRPr="00F7141F" w:rsidRDefault="00F7141F" w:rsidP="00F7141F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F7141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F7141F" w:rsidRPr="00F7141F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41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10.07.2009</w:t>
            </w:r>
          </w:p>
        </w:tc>
        <w:tc>
          <w:tcPr>
            <w:tcW w:w="1559" w:type="dxa"/>
          </w:tcPr>
          <w:p w:rsidR="00F7141F" w:rsidRPr="00F7141F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41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F7141F" w:rsidRPr="00F7141F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41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F7141F" w:rsidRPr="002D336E" w:rsidRDefault="00F7141F" w:rsidP="00F7141F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F7141F" w:rsidRPr="002D336E" w:rsidTr="00F7141F">
        <w:trPr>
          <w:cantSplit/>
          <w:trHeight w:val="191"/>
        </w:trPr>
        <w:tc>
          <w:tcPr>
            <w:tcW w:w="709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F7141F" w:rsidRPr="002D336E" w:rsidTr="00F7141F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1F" w:rsidRPr="00F7141F" w:rsidRDefault="00EA6BEE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  <w:r w:rsidR="00DA6EB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1F" w:rsidRPr="00F7141F" w:rsidRDefault="00F7141F" w:rsidP="00F7141F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F7141F">
              <w:rPr>
                <w:rFonts w:ascii="Times New Roman" w:hAnsi="Times New Roman" w:cs="Times New Roman"/>
                <w:sz w:val="22"/>
                <w:szCs w:val="22"/>
              </w:rPr>
              <w:t>кционерное общество «</w:t>
            </w:r>
            <w:proofErr w:type="spellStart"/>
            <w:r w:rsidRPr="00F7141F">
              <w:rPr>
                <w:rFonts w:ascii="Times New Roman" w:hAnsi="Times New Roman" w:cs="Times New Roman"/>
                <w:sz w:val="22"/>
                <w:szCs w:val="22"/>
              </w:rPr>
              <w:t>Дальтрансгаз</w:t>
            </w:r>
            <w:proofErr w:type="spellEnd"/>
            <w:r w:rsidRPr="00F7141F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1F" w:rsidRPr="00F7141F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41F">
              <w:rPr>
                <w:rFonts w:ascii="Times New Roman" w:hAnsi="Times New Roman" w:cs="Times New Roman"/>
                <w:sz w:val="22"/>
                <w:szCs w:val="22"/>
              </w:rPr>
              <w:t>Российская Федерация, Хабаровский край,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Хабаровский район, с. Ильинка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1F" w:rsidRPr="00F7141F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41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1F" w:rsidRPr="00F7141F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41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10.07.2009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1F" w:rsidRPr="00F7141F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41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1F" w:rsidRPr="00F7141F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41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F7141F" w:rsidRDefault="00F7141F" w:rsidP="00E36237">
      <w:pPr>
        <w:pageBreakBefore/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F7141F" w:rsidRPr="002D336E" w:rsidTr="00F7141F">
        <w:tc>
          <w:tcPr>
            <w:tcW w:w="709" w:type="dxa"/>
            <w:shd w:val="clear" w:color="auto" w:fill="DBE5F1"/>
          </w:tcPr>
          <w:p w:rsidR="00F7141F" w:rsidRPr="002D336E" w:rsidRDefault="00413A13" w:rsidP="00F7141F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F7141F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shd w:val="clear" w:color="auto" w:fill="DBE5F1"/>
          </w:tcPr>
          <w:p w:rsidR="00F7141F" w:rsidRPr="002D336E" w:rsidRDefault="00F7141F" w:rsidP="00F7141F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8D30EF">
              <w:rPr>
                <w:sz w:val="22"/>
                <w:szCs w:val="22"/>
              </w:rPr>
              <w:t>Изменение наименования аффилированного лица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shd w:val="clear" w:color="auto" w:fill="DBE5F1"/>
          </w:tcPr>
          <w:p w:rsidR="00F7141F" w:rsidRPr="002D336E" w:rsidRDefault="00F7141F" w:rsidP="00F7141F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04.10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shd w:val="clear" w:color="auto" w:fill="DBE5F1"/>
          </w:tcPr>
          <w:p w:rsidR="00F7141F" w:rsidRPr="002D336E" w:rsidRDefault="00F7141F" w:rsidP="00F7141F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  <w:tr w:rsidR="00F7141F" w:rsidRPr="002D336E" w:rsidTr="00F714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7141F" w:rsidRPr="002D336E" w:rsidRDefault="00413A13" w:rsidP="00F7141F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F7141F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7141F" w:rsidRPr="002D336E" w:rsidRDefault="00F7141F" w:rsidP="00F7141F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места </w:t>
            </w:r>
            <w:r w:rsidRPr="002D336E">
              <w:rPr>
                <w:sz w:val="22"/>
                <w:szCs w:val="22"/>
              </w:rPr>
              <w:t xml:space="preserve">нахождения </w:t>
            </w:r>
            <w:r>
              <w:rPr>
                <w:sz w:val="22"/>
                <w:szCs w:val="22"/>
              </w:rPr>
              <w:t>аффилированного лица.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7141F" w:rsidRPr="002D336E" w:rsidRDefault="00F7141F" w:rsidP="00F7141F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04.10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7141F" w:rsidRPr="002D336E" w:rsidRDefault="00F7141F" w:rsidP="00F7141F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F7141F" w:rsidRDefault="00F7141F" w:rsidP="00F7141F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F7141F" w:rsidRPr="002D336E" w:rsidTr="00F7141F">
        <w:trPr>
          <w:cantSplit/>
          <w:trHeight w:val="191"/>
        </w:trPr>
        <w:tc>
          <w:tcPr>
            <w:tcW w:w="709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F7141F" w:rsidRPr="002D336E" w:rsidTr="00F7141F">
        <w:trPr>
          <w:cantSplit/>
          <w:trHeight w:val="191"/>
        </w:trPr>
        <w:tc>
          <w:tcPr>
            <w:tcW w:w="709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271</w:t>
            </w:r>
            <w:r w:rsidR="00EA6BE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F7141F" w:rsidRPr="00F7141F" w:rsidRDefault="00F7141F" w:rsidP="00F7141F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F7141F">
              <w:rPr>
                <w:rStyle w:val="SUBST0"/>
                <w:rFonts w:ascii="Times New Roman" w:hAnsi="Times New Roman" w:cs="Times New Roman"/>
                <w:b w:val="0"/>
                <w:bCs/>
                <w:i w:val="0"/>
                <w:sz w:val="22"/>
                <w:szCs w:val="22"/>
              </w:rPr>
              <w:t xml:space="preserve">Открытое акционерное общество </w:t>
            </w:r>
            <w:r w:rsidRPr="00F7141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«</w:t>
            </w:r>
            <w:proofErr w:type="spellStart"/>
            <w:r w:rsidRPr="00F7141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Центргаз</w:t>
            </w:r>
            <w:proofErr w:type="spellEnd"/>
            <w:r w:rsidRPr="00F7141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127" w:type="dxa"/>
          </w:tcPr>
          <w:p w:rsidR="00F7141F" w:rsidRPr="00F7141F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41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300000, РФ, г. Тула, ул. Менделеевская, д.11</w:t>
            </w:r>
          </w:p>
        </w:tc>
        <w:tc>
          <w:tcPr>
            <w:tcW w:w="3827" w:type="dxa"/>
          </w:tcPr>
          <w:p w:rsidR="00F7141F" w:rsidRPr="00F7141F" w:rsidRDefault="00F7141F" w:rsidP="00F7141F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F7141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F7141F" w:rsidRPr="00F7141F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41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F7141F" w:rsidRPr="002D336E" w:rsidRDefault="00F7141F" w:rsidP="00F7141F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F7141F" w:rsidRPr="002D336E" w:rsidTr="00F7141F">
        <w:trPr>
          <w:cantSplit/>
          <w:trHeight w:val="191"/>
        </w:trPr>
        <w:tc>
          <w:tcPr>
            <w:tcW w:w="709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F7141F" w:rsidRPr="002D336E" w:rsidTr="00F7141F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1F" w:rsidRPr="002D336E" w:rsidRDefault="00DA6EBC" w:rsidP="00EA6BE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  <w:r w:rsidR="00EA6B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1F" w:rsidRPr="00F7141F" w:rsidRDefault="00F7141F" w:rsidP="00F7141F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А</w:t>
            </w:r>
            <w:r w:rsidRPr="00F7141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кционерное общество «</w:t>
            </w:r>
            <w:proofErr w:type="spellStart"/>
            <w:r w:rsidRPr="00F7141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Центргаз</w:t>
            </w:r>
            <w:proofErr w:type="spellEnd"/>
            <w:r w:rsidRPr="00F7141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1F" w:rsidRPr="00F7141F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Российская Федерация, г. Тула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1F" w:rsidRPr="00F7141F" w:rsidRDefault="00F7141F" w:rsidP="00F7141F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F7141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1F" w:rsidRPr="00F7141F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141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25.10.2005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1F" w:rsidRPr="002D336E" w:rsidRDefault="00F7141F" w:rsidP="00F7141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F7141F" w:rsidRDefault="00F7141F" w:rsidP="00E36237">
      <w:pPr>
        <w:pageBreakBefore/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7A15C8" w:rsidRPr="002D336E" w:rsidTr="003E30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7A15C8" w:rsidRPr="002D336E" w:rsidRDefault="00413A13" w:rsidP="003E3004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A15C8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7A15C8" w:rsidRPr="002D336E" w:rsidRDefault="007A15C8" w:rsidP="003E3004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места </w:t>
            </w:r>
            <w:r w:rsidRPr="002D336E">
              <w:rPr>
                <w:sz w:val="22"/>
                <w:szCs w:val="22"/>
              </w:rPr>
              <w:t xml:space="preserve">нахождения </w:t>
            </w:r>
            <w:r>
              <w:rPr>
                <w:sz w:val="22"/>
                <w:szCs w:val="22"/>
              </w:rPr>
              <w:t>аффилированного лица.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7A15C8" w:rsidRPr="002D336E" w:rsidRDefault="007A15C8" w:rsidP="003E300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04.10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7A15C8" w:rsidRPr="002D336E" w:rsidRDefault="007A15C8" w:rsidP="003E300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7A15C8" w:rsidRDefault="007A15C8" w:rsidP="007A15C8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7A15C8" w:rsidRPr="002D336E" w:rsidTr="003E3004">
        <w:trPr>
          <w:cantSplit/>
          <w:trHeight w:val="191"/>
        </w:trPr>
        <w:tc>
          <w:tcPr>
            <w:tcW w:w="709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7A15C8" w:rsidRPr="002D336E" w:rsidTr="003E3004">
        <w:trPr>
          <w:cantSplit/>
          <w:trHeight w:val="191"/>
        </w:trPr>
        <w:tc>
          <w:tcPr>
            <w:tcW w:w="709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117</w:t>
            </w:r>
            <w:r w:rsidR="00EA6BE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7A15C8" w:rsidRPr="002D336E" w:rsidRDefault="007A15C8" w:rsidP="007A15C8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7A15C8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7A15C8">
              <w:rPr>
                <w:rFonts w:ascii="Times New Roman" w:hAnsi="Times New Roman" w:cs="Times New Roman"/>
                <w:sz w:val="22"/>
                <w:szCs w:val="22"/>
              </w:rPr>
              <w:t>Газпромнефтьэнерго</w:t>
            </w:r>
            <w:proofErr w:type="spellEnd"/>
            <w:r w:rsidRPr="007A15C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127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15C8">
              <w:rPr>
                <w:rFonts w:ascii="Times New Roman" w:hAnsi="Times New Roman" w:cs="Times New Roman"/>
                <w:sz w:val="22"/>
                <w:szCs w:val="22"/>
              </w:rPr>
              <w:t>117647, г. Москва, ул. Профсоюзная, д. 125А</w:t>
            </w:r>
          </w:p>
        </w:tc>
        <w:tc>
          <w:tcPr>
            <w:tcW w:w="3827" w:type="dxa"/>
          </w:tcPr>
          <w:p w:rsidR="007A15C8" w:rsidRPr="007A15C8" w:rsidRDefault="007A15C8" w:rsidP="007A15C8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A15C8">
              <w:rPr>
                <w:rFonts w:ascii="Times New Roman" w:hAnsi="Times New Roman" w:cs="Times New Roman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7A15C8" w:rsidRPr="002D336E" w:rsidRDefault="007A15C8" w:rsidP="007A15C8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A15C8">
              <w:rPr>
                <w:rFonts w:ascii="Times New Roman" w:hAnsi="Times New Roman" w:cs="Times New Roman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15C8">
              <w:rPr>
                <w:rFonts w:ascii="Times New Roman" w:hAnsi="Times New Roman" w:cs="Times New Roman"/>
                <w:sz w:val="22"/>
                <w:szCs w:val="22"/>
              </w:rPr>
              <w:t>04.02.2008</w:t>
            </w:r>
          </w:p>
        </w:tc>
        <w:tc>
          <w:tcPr>
            <w:tcW w:w="1559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7A15C8" w:rsidRPr="002D336E" w:rsidRDefault="007A15C8" w:rsidP="007A15C8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7A15C8" w:rsidRPr="002D336E" w:rsidTr="003E3004">
        <w:trPr>
          <w:cantSplit/>
          <w:trHeight w:val="191"/>
        </w:trPr>
        <w:tc>
          <w:tcPr>
            <w:tcW w:w="709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7A15C8" w:rsidRPr="002D336E" w:rsidTr="007A15C8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117</w:t>
            </w:r>
            <w:r w:rsidR="00EA6BE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C8" w:rsidRPr="002D336E" w:rsidRDefault="007A15C8" w:rsidP="007A15C8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7A15C8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7A15C8">
              <w:rPr>
                <w:rFonts w:ascii="Times New Roman" w:hAnsi="Times New Roman" w:cs="Times New Roman"/>
                <w:sz w:val="22"/>
                <w:szCs w:val="22"/>
              </w:rPr>
              <w:t>Газпромнефтьэнерго</w:t>
            </w:r>
            <w:proofErr w:type="spellEnd"/>
            <w:r w:rsidRPr="007A15C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C8" w:rsidRPr="002D336E" w:rsidRDefault="007A15C8" w:rsidP="007A15C8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15C8">
              <w:rPr>
                <w:rFonts w:ascii="Times New Roman" w:hAnsi="Times New Roman" w:cs="Times New Roman"/>
                <w:sz w:val="22"/>
                <w:szCs w:val="22"/>
              </w:rPr>
              <w:t>г. Москва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C8" w:rsidRPr="007A15C8" w:rsidRDefault="007A15C8" w:rsidP="007A15C8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A15C8">
              <w:rPr>
                <w:rFonts w:ascii="Times New Roman" w:hAnsi="Times New Roman" w:cs="Times New Roman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7A15C8" w:rsidRPr="002D336E" w:rsidRDefault="007A15C8" w:rsidP="007A15C8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A15C8">
              <w:rPr>
                <w:rFonts w:ascii="Times New Roman" w:hAnsi="Times New Roman" w:cs="Times New Roman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15C8">
              <w:rPr>
                <w:rFonts w:ascii="Times New Roman" w:hAnsi="Times New Roman" w:cs="Times New Roman"/>
                <w:sz w:val="22"/>
                <w:szCs w:val="22"/>
              </w:rPr>
              <w:t>04.02.2008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7A15C8" w:rsidRDefault="007A15C8" w:rsidP="006C2AC4">
      <w:pPr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7A15C8" w:rsidRPr="002D336E" w:rsidTr="003E30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7A15C8" w:rsidRPr="002D336E" w:rsidRDefault="00413A13" w:rsidP="003E3004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7A15C8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7A15C8" w:rsidRPr="002D336E" w:rsidRDefault="007A15C8" w:rsidP="003E3004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места </w:t>
            </w:r>
            <w:r w:rsidRPr="002D336E">
              <w:rPr>
                <w:sz w:val="22"/>
                <w:szCs w:val="22"/>
              </w:rPr>
              <w:t xml:space="preserve">нахождения </w:t>
            </w:r>
            <w:r>
              <w:rPr>
                <w:sz w:val="22"/>
                <w:szCs w:val="22"/>
              </w:rPr>
              <w:t>аффилированного лица.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7A15C8" w:rsidRPr="002D336E" w:rsidRDefault="007A15C8" w:rsidP="003E300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04.10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7A15C8" w:rsidRPr="002D336E" w:rsidRDefault="007A15C8" w:rsidP="003E300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7A15C8" w:rsidRDefault="007A15C8" w:rsidP="007A15C8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7A15C8" w:rsidRPr="002D336E" w:rsidTr="003E3004">
        <w:trPr>
          <w:cantSplit/>
          <w:trHeight w:val="191"/>
        </w:trPr>
        <w:tc>
          <w:tcPr>
            <w:tcW w:w="709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7A15C8" w:rsidRPr="002D336E" w:rsidTr="003E3004">
        <w:trPr>
          <w:cantSplit/>
          <w:trHeight w:val="191"/>
        </w:trPr>
        <w:tc>
          <w:tcPr>
            <w:tcW w:w="709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  <w:r w:rsidR="00EA6BE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7A15C8" w:rsidRPr="007A15C8" w:rsidRDefault="007A15C8" w:rsidP="007A15C8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7A15C8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</w:rPr>
              <w:t>Общество с ограниченной ответственностью «</w:t>
            </w:r>
            <w:proofErr w:type="spellStart"/>
            <w:r w:rsidRPr="007A15C8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</w:rPr>
              <w:t>Газпромнефтьфинанс</w:t>
            </w:r>
            <w:proofErr w:type="spellEnd"/>
            <w:r w:rsidRPr="007A15C8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</w:rPr>
              <w:t>»</w:t>
            </w:r>
          </w:p>
        </w:tc>
        <w:tc>
          <w:tcPr>
            <w:tcW w:w="2127" w:type="dxa"/>
          </w:tcPr>
          <w:p w:rsidR="007A15C8" w:rsidRPr="007A15C8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15C8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117647, г. Москва, ул. Профсоюзная, д. 125А</w:t>
            </w:r>
          </w:p>
        </w:tc>
        <w:tc>
          <w:tcPr>
            <w:tcW w:w="3827" w:type="dxa"/>
          </w:tcPr>
          <w:p w:rsidR="007A15C8" w:rsidRPr="007A15C8" w:rsidRDefault="007A15C8" w:rsidP="007A15C8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7A15C8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7A15C8" w:rsidRPr="007A15C8" w:rsidRDefault="007A15C8" w:rsidP="007A15C8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A15C8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7A15C8" w:rsidRPr="007A15C8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15C8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13.11.2001</w:t>
            </w:r>
          </w:p>
        </w:tc>
        <w:tc>
          <w:tcPr>
            <w:tcW w:w="1559" w:type="dxa"/>
          </w:tcPr>
          <w:p w:rsidR="007A15C8" w:rsidRPr="007A15C8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15C8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0,49*</w:t>
            </w:r>
          </w:p>
        </w:tc>
        <w:tc>
          <w:tcPr>
            <w:tcW w:w="1418" w:type="dxa"/>
          </w:tcPr>
          <w:p w:rsidR="007A15C8" w:rsidRPr="007A15C8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15C8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0,49*</w:t>
            </w:r>
          </w:p>
        </w:tc>
      </w:tr>
    </w:tbl>
    <w:p w:rsidR="007A15C8" w:rsidRPr="002D336E" w:rsidRDefault="007A15C8" w:rsidP="007A15C8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7A15C8" w:rsidRPr="002D336E" w:rsidTr="003E3004">
        <w:trPr>
          <w:cantSplit/>
          <w:trHeight w:val="191"/>
        </w:trPr>
        <w:tc>
          <w:tcPr>
            <w:tcW w:w="709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402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7A15C8" w:rsidRPr="002D336E" w:rsidTr="007A15C8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C8" w:rsidRPr="002D336E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  <w:r w:rsidR="00DA6EB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C8" w:rsidRPr="007A15C8" w:rsidRDefault="007A15C8" w:rsidP="007A15C8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7A15C8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7A15C8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Газпромнефтьфинанс</w:t>
            </w:r>
            <w:proofErr w:type="spellEnd"/>
            <w:r w:rsidRPr="007A15C8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C8" w:rsidRPr="007A15C8" w:rsidRDefault="007A15C8" w:rsidP="007A15C8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15C8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C8" w:rsidRPr="007A15C8" w:rsidRDefault="007A15C8" w:rsidP="007A15C8">
            <w:pPr>
              <w:pStyle w:val="Default"/>
              <w:jc w:val="both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7A15C8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7A15C8" w:rsidRPr="007A15C8" w:rsidRDefault="007A15C8" w:rsidP="007A15C8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A15C8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C8" w:rsidRPr="007A15C8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15C8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13.11.2001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C8" w:rsidRPr="007A15C8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15C8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0,49*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C8" w:rsidRPr="007A15C8" w:rsidRDefault="007A15C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15C8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0,49*</w:t>
            </w:r>
          </w:p>
        </w:tc>
      </w:tr>
    </w:tbl>
    <w:p w:rsidR="007A15C8" w:rsidRDefault="007A15C8" w:rsidP="006C2AC4">
      <w:pPr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64139C" w:rsidRPr="002D336E" w:rsidTr="006413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413A13" w:rsidP="0064139C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64139C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Исключение лица из списка аффилированных лиц</w:t>
            </w:r>
            <w:r w:rsidR="00EA6BEE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12.10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64139C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4139C" w:rsidRPr="006D4FA4" w:rsidTr="0064139C">
        <w:trPr>
          <w:cantSplit/>
          <w:trHeight w:val="191"/>
        </w:trPr>
        <w:tc>
          <w:tcPr>
            <w:tcW w:w="709" w:type="dxa"/>
          </w:tcPr>
          <w:p w:rsidR="0064139C" w:rsidRPr="006D4FA4" w:rsidRDefault="009F257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204.</w:t>
            </w:r>
          </w:p>
        </w:tc>
        <w:tc>
          <w:tcPr>
            <w:tcW w:w="3402" w:type="dxa"/>
          </w:tcPr>
          <w:p w:rsidR="0064139C" w:rsidRPr="006D4FA4" w:rsidRDefault="0064139C" w:rsidP="0064139C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6D4FA4">
              <w:rPr>
                <w:rFonts w:ascii="Times New Roman" w:hAnsi="Times New Roman" w:cs="Times New Roman"/>
                <w:sz w:val="22"/>
                <w:szCs w:val="22"/>
              </w:rPr>
              <w:t>Полищук Павел Викторович</w:t>
            </w:r>
          </w:p>
        </w:tc>
        <w:tc>
          <w:tcPr>
            <w:tcW w:w="2127" w:type="dxa"/>
          </w:tcPr>
          <w:p w:rsidR="0064139C" w:rsidRPr="006D4FA4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D4F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7" w:type="dxa"/>
          </w:tcPr>
          <w:p w:rsidR="0064139C" w:rsidRPr="006D4FA4" w:rsidRDefault="0064139C" w:rsidP="0064139C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4FA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64139C" w:rsidRPr="006D4FA4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D4FA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01.07.2014</w:t>
            </w:r>
          </w:p>
        </w:tc>
        <w:tc>
          <w:tcPr>
            <w:tcW w:w="1559" w:type="dxa"/>
          </w:tcPr>
          <w:p w:rsidR="0064139C" w:rsidRPr="006D4FA4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D4F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64139C" w:rsidRPr="006D4FA4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D4F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4139C" w:rsidRPr="002D336E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4139C" w:rsidRPr="002D336E" w:rsidTr="0064139C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4139C" w:rsidRDefault="0064139C" w:rsidP="0064139C">
      <w:pPr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64139C" w:rsidRPr="002D336E" w:rsidTr="006413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413A13" w:rsidP="0064139C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4139C">
              <w:rPr>
                <w:sz w:val="22"/>
                <w:szCs w:val="22"/>
              </w:rPr>
              <w:t>3</w:t>
            </w:r>
            <w:r w:rsidR="0064139C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Включение лица в список аффилированных лиц</w:t>
            </w:r>
            <w:r w:rsidR="00EA6BEE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12.10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64139C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4139C" w:rsidRPr="002D336E" w:rsidTr="0064139C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4139C" w:rsidRPr="002D336E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9F257C" w:rsidP="00EA6BE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EA6B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E72C60">
              <w:rPr>
                <w:rFonts w:ascii="Times New Roman" w:hAnsi="Times New Roman" w:cs="Times New Roman"/>
                <w:sz w:val="22"/>
                <w:szCs w:val="22"/>
              </w:rPr>
              <w:t>Матвиенко Антон Павлович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4FA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12.10.2016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4139C" w:rsidRDefault="0064139C" w:rsidP="00E36237">
      <w:pPr>
        <w:pageBreakBefore/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64139C" w:rsidRPr="002D336E" w:rsidTr="006413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413A13" w:rsidP="0064139C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64139C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ind w:right="1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основания, в силу которого </w:t>
            </w:r>
            <w:r>
              <w:rPr>
                <w:rStyle w:val="SUBST0"/>
                <w:b w:val="0"/>
                <w:i w:val="0"/>
                <w:sz w:val="22"/>
              </w:rPr>
              <w:t>ООО «Газпромнефть-Снабжение»</w:t>
            </w:r>
            <w:r>
              <w:rPr>
                <w:sz w:val="22"/>
                <w:szCs w:val="22"/>
              </w:rPr>
              <w:t xml:space="preserve"> признается аффилированным лицом.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18.10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64139C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100.</w:t>
            </w:r>
          </w:p>
        </w:tc>
        <w:tc>
          <w:tcPr>
            <w:tcW w:w="3402" w:type="dxa"/>
          </w:tcPr>
          <w:p w:rsidR="0064139C" w:rsidRPr="003C22D9" w:rsidRDefault="0064139C" w:rsidP="0064139C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</w:rPr>
              <w:t>Общество с ограниченной ответственностью «Газпромнефть-Снабжение»</w:t>
            </w:r>
          </w:p>
        </w:tc>
        <w:tc>
          <w:tcPr>
            <w:tcW w:w="2127" w:type="dxa"/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644040, г. Омск, ул. </w:t>
            </w:r>
            <w:proofErr w:type="spellStart"/>
            <w:r w:rsidRPr="003C22D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Доковская</w:t>
            </w:r>
            <w:proofErr w:type="spellEnd"/>
            <w:r w:rsidRPr="003C22D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, 23</w:t>
            </w:r>
          </w:p>
        </w:tc>
        <w:tc>
          <w:tcPr>
            <w:tcW w:w="3827" w:type="dxa"/>
          </w:tcPr>
          <w:p w:rsidR="0064139C" w:rsidRPr="003C22D9" w:rsidRDefault="0064139C" w:rsidP="0064139C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25.06.2003</w:t>
            </w:r>
          </w:p>
        </w:tc>
        <w:tc>
          <w:tcPr>
            <w:tcW w:w="1559" w:type="dxa"/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4139C" w:rsidRPr="002D336E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4139C" w:rsidRPr="002D336E" w:rsidTr="0064139C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Общество с ограниченной ответственностью «Газпромнефть-Снабжение»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644040, г. Омск, ул. </w:t>
            </w:r>
            <w:proofErr w:type="spellStart"/>
            <w:r w:rsidRPr="003C22D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Доковская</w:t>
            </w:r>
            <w:proofErr w:type="spellEnd"/>
            <w:r w:rsidRPr="003C22D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, 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Default="0064139C" w:rsidP="0064139C">
            <w:pPr>
              <w:pStyle w:val="Default"/>
              <w:spacing w:before="240" w:after="240"/>
              <w:jc w:val="both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3C22D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64139C" w:rsidRPr="003C22D9" w:rsidRDefault="0064139C" w:rsidP="0064139C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A15C8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Default="0064139C" w:rsidP="0064139C">
            <w:pPr>
              <w:pStyle w:val="Default"/>
              <w:spacing w:before="240" w:after="240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3C22D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25.06.2003</w:t>
            </w:r>
          </w:p>
          <w:p w:rsidR="0064139C" w:rsidRDefault="0064139C" w:rsidP="0064139C">
            <w:pPr>
              <w:pStyle w:val="Default"/>
              <w:spacing w:before="240" w:after="240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18.10.2016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4139C" w:rsidRDefault="0064139C" w:rsidP="00E36237">
      <w:pPr>
        <w:pageBreakBefore/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114C0C" w:rsidRPr="002D336E" w:rsidTr="003E30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14C0C" w:rsidRPr="002D336E" w:rsidRDefault="00413A13" w:rsidP="003E3004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114C0C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14C0C" w:rsidRPr="002D336E" w:rsidRDefault="00114C0C" w:rsidP="001E13DA">
            <w:pPr>
              <w:spacing w:before="240" w:after="240"/>
              <w:ind w:right="1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даты наступления основания, в силу которого Егоров Владимир Егорович признается аффилированным лицом.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14C0C" w:rsidRPr="002D336E" w:rsidRDefault="00114C0C" w:rsidP="003E300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21.10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14C0C" w:rsidRPr="002D336E" w:rsidRDefault="00114C0C" w:rsidP="003E300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114C0C" w:rsidRDefault="00114C0C" w:rsidP="00114C0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114C0C" w:rsidRPr="002D336E" w:rsidTr="003E3004">
        <w:trPr>
          <w:cantSplit/>
          <w:trHeight w:val="191"/>
        </w:trPr>
        <w:tc>
          <w:tcPr>
            <w:tcW w:w="709" w:type="dxa"/>
          </w:tcPr>
          <w:p w:rsidR="00114C0C" w:rsidRPr="002D336E" w:rsidRDefault="00114C0C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114C0C" w:rsidRPr="002D336E" w:rsidRDefault="00114C0C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114C0C" w:rsidRPr="002D336E" w:rsidRDefault="00114C0C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114C0C" w:rsidRPr="002D336E" w:rsidRDefault="00114C0C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114C0C" w:rsidRPr="002D336E" w:rsidRDefault="00114C0C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114C0C" w:rsidRPr="002D336E" w:rsidRDefault="00114C0C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114C0C" w:rsidRPr="002D336E" w:rsidRDefault="00114C0C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114C0C" w:rsidRPr="002D336E" w:rsidTr="003E3004">
        <w:trPr>
          <w:cantSplit/>
          <w:trHeight w:val="191"/>
        </w:trPr>
        <w:tc>
          <w:tcPr>
            <w:tcW w:w="709" w:type="dxa"/>
          </w:tcPr>
          <w:p w:rsidR="00114C0C" w:rsidRPr="002D336E" w:rsidRDefault="00114C0C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</w:t>
            </w:r>
            <w:r w:rsidR="00DA6EB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114C0C" w:rsidRPr="00114C0C" w:rsidRDefault="00114C0C" w:rsidP="00114C0C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114C0C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</w:rPr>
              <w:t>Егоров Владимир Егорович</w:t>
            </w:r>
          </w:p>
        </w:tc>
        <w:tc>
          <w:tcPr>
            <w:tcW w:w="2127" w:type="dxa"/>
          </w:tcPr>
          <w:p w:rsidR="00114C0C" w:rsidRPr="00114C0C" w:rsidRDefault="00114C0C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7" w:type="dxa"/>
          </w:tcPr>
          <w:p w:rsidR="00114C0C" w:rsidRPr="00114C0C" w:rsidRDefault="00114C0C" w:rsidP="00114C0C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4C0C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114C0C" w:rsidRPr="00114C0C" w:rsidRDefault="00114C0C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4C0C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31.10.2013</w:t>
            </w:r>
          </w:p>
        </w:tc>
        <w:tc>
          <w:tcPr>
            <w:tcW w:w="1559" w:type="dxa"/>
          </w:tcPr>
          <w:p w:rsidR="00114C0C" w:rsidRPr="00114C0C" w:rsidRDefault="00114C0C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4C0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114C0C" w:rsidRPr="00114C0C" w:rsidRDefault="00114C0C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4C0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114C0C" w:rsidRPr="002D336E" w:rsidRDefault="00114C0C" w:rsidP="00114C0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114C0C" w:rsidRPr="002D336E" w:rsidTr="003E3004">
        <w:trPr>
          <w:cantSplit/>
          <w:trHeight w:val="191"/>
        </w:trPr>
        <w:tc>
          <w:tcPr>
            <w:tcW w:w="709" w:type="dxa"/>
          </w:tcPr>
          <w:p w:rsidR="00114C0C" w:rsidRPr="002D336E" w:rsidRDefault="00114C0C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114C0C" w:rsidRPr="002D336E" w:rsidRDefault="00114C0C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114C0C" w:rsidRPr="002D336E" w:rsidRDefault="00114C0C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114C0C" w:rsidRPr="002D336E" w:rsidRDefault="00114C0C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114C0C" w:rsidRPr="002D336E" w:rsidRDefault="00114C0C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114C0C" w:rsidRPr="002D336E" w:rsidRDefault="00114C0C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114C0C" w:rsidRPr="002D336E" w:rsidRDefault="00114C0C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114C0C" w:rsidRPr="002D336E" w:rsidTr="00114C0C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C" w:rsidRPr="002D336E" w:rsidRDefault="00DA6EBC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C" w:rsidRPr="00114C0C" w:rsidRDefault="00114C0C" w:rsidP="00114C0C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114C0C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Егоров Владимир Егорович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C" w:rsidRPr="00114C0C" w:rsidRDefault="00114C0C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C" w:rsidRPr="00114C0C" w:rsidRDefault="00114C0C" w:rsidP="00114C0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4C0C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C" w:rsidRPr="00114C0C" w:rsidRDefault="00114C0C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31.10.2016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C" w:rsidRPr="00114C0C" w:rsidRDefault="00114C0C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4C0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0C" w:rsidRPr="00114C0C" w:rsidRDefault="00114C0C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4C0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114C0C" w:rsidRDefault="00114C0C" w:rsidP="00E36237">
      <w:pPr>
        <w:pageBreakBefore/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F4782B" w:rsidRPr="002D336E" w:rsidTr="003E30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4782B" w:rsidRPr="002D336E" w:rsidRDefault="00413A13" w:rsidP="003E3004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F4782B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4782B" w:rsidRPr="002D336E" w:rsidRDefault="00F4782B" w:rsidP="001E13DA">
            <w:pPr>
              <w:spacing w:before="240" w:after="240"/>
              <w:ind w:right="1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даты наступления основания, в силу которого </w:t>
            </w:r>
            <w:r w:rsidRPr="00295BD8">
              <w:rPr>
                <w:rStyle w:val="SUBST0"/>
                <w:b w:val="0"/>
                <w:i w:val="0"/>
                <w:sz w:val="22"/>
              </w:rPr>
              <w:t>Орлов Александр Григорьевич</w:t>
            </w:r>
            <w:r>
              <w:rPr>
                <w:sz w:val="22"/>
                <w:szCs w:val="22"/>
              </w:rPr>
              <w:t xml:space="preserve"> признается аффилированным лицом.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4782B" w:rsidRPr="002D336E" w:rsidRDefault="00F4782B" w:rsidP="003E300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21.10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F4782B" w:rsidRPr="002D336E" w:rsidRDefault="00F4782B" w:rsidP="003E300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F4782B" w:rsidRDefault="00F4782B" w:rsidP="00F4782B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F4782B" w:rsidRPr="002D336E" w:rsidTr="003E3004">
        <w:trPr>
          <w:cantSplit/>
          <w:trHeight w:val="191"/>
        </w:trPr>
        <w:tc>
          <w:tcPr>
            <w:tcW w:w="709" w:type="dxa"/>
          </w:tcPr>
          <w:p w:rsidR="00F4782B" w:rsidRPr="002D336E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F4782B" w:rsidRPr="002D336E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F4782B" w:rsidRPr="002D336E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F4782B" w:rsidRPr="002D336E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F4782B" w:rsidRPr="002D336E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F4782B" w:rsidRPr="002D336E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F4782B" w:rsidRPr="002D336E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F4782B" w:rsidRPr="002D336E" w:rsidTr="003E3004">
        <w:trPr>
          <w:cantSplit/>
          <w:trHeight w:val="191"/>
        </w:trPr>
        <w:tc>
          <w:tcPr>
            <w:tcW w:w="709" w:type="dxa"/>
          </w:tcPr>
          <w:p w:rsidR="00F4782B" w:rsidRPr="002D336E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</w:t>
            </w:r>
            <w:r w:rsidR="00EA6BE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F4782B" w:rsidRPr="00F4782B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782B">
              <w:rPr>
                <w:rFonts w:ascii="Times New Roman" w:hAnsi="Times New Roman" w:cs="Times New Roman"/>
                <w:sz w:val="22"/>
                <w:szCs w:val="22"/>
              </w:rPr>
              <w:t>Орлов Александр Григорьевич</w:t>
            </w:r>
          </w:p>
        </w:tc>
        <w:tc>
          <w:tcPr>
            <w:tcW w:w="2127" w:type="dxa"/>
          </w:tcPr>
          <w:p w:rsidR="00F4782B" w:rsidRPr="00F4782B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782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7" w:type="dxa"/>
          </w:tcPr>
          <w:p w:rsidR="00F4782B" w:rsidRPr="00F4782B" w:rsidRDefault="00F4782B" w:rsidP="00F4782B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F4782B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F4782B" w:rsidRPr="002D336E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782B">
              <w:rPr>
                <w:rFonts w:ascii="Times New Roman" w:hAnsi="Times New Roman" w:cs="Times New Roman"/>
                <w:sz w:val="22"/>
                <w:szCs w:val="22"/>
              </w:rPr>
              <w:t>24.10.2014</w:t>
            </w:r>
          </w:p>
        </w:tc>
        <w:tc>
          <w:tcPr>
            <w:tcW w:w="1559" w:type="dxa"/>
          </w:tcPr>
          <w:p w:rsidR="00F4782B" w:rsidRPr="002D336E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F4782B" w:rsidRPr="002D336E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F4782B" w:rsidRPr="002D336E" w:rsidRDefault="00F4782B" w:rsidP="00F4782B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F4782B" w:rsidRPr="002D336E" w:rsidTr="003E3004">
        <w:trPr>
          <w:cantSplit/>
          <w:trHeight w:val="191"/>
        </w:trPr>
        <w:tc>
          <w:tcPr>
            <w:tcW w:w="709" w:type="dxa"/>
          </w:tcPr>
          <w:p w:rsidR="00F4782B" w:rsidRPr="002D336E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F4782B" w:rsidRPr="002D336E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F4782B" w:rsidRPr="002D336E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F4782B" w:rsidRPr="002D336E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F4782B" w:rsidRPr="002D336E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F4782B" w:rsidRPr="002D336E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F4782B" w:rsidRPr="002D336E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F4782B" w:rsidRPr="002D336E" w:rsidTr="00F4782B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2B" w:rsidRPr="002D336E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</w:t>
            </w:r>
            <w:r w:rsidR="00DA6EB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2B" w:rsidRPr="00F4782B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782B">
              <w:rPr>
                <w:rFonts w:ascii="Times New Roman" w:hAnsi="Times New Roman" w:cs="Times New Roman"/>
                <w:sz w:val="22"/>
                <w:szCs w:val="22"/>
              </w:rPr>
              <w:t>Орлов Александр Григорьевич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2B" w:rsidRPr="00F4782B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782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2B" w:rsidRPr="00F4782B" w:rsidRDefault="00F4782B" w:rsidP="00F4782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782B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2B" w:rsidRPr="002D336E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24.10.2016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2B" w:rsidRPr="002D336E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2B" w:rsidRPr="002D336E" w:rsidRDefault="00F4782B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7A15C8" w:rsidRDefault="007A15C8" w:rsidP="00E36237">
      <w:pPr>
        <w:pageBreakBefore/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64139C" w:rsidRPr="002D336E" w:rsidTr="006413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413A13" w:rsidP="0064139C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64139C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Исключение лица из списка аффилированных лиц</w:t>
            </w:r>
            <w:r w:rsidR="00EA6BEE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27</w:t>
            </w:r>
            <w:r>
              <w:rPr>
                <w:sz w:val="22"/>
                <w:szCs w:val="22"/>
              </w:rPr>
              <w:t>.10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64139C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4139C" w:rsidRPr="00AB5BC7" w:rsidTr="0064139C">
        <w:trPr>
          <w:cantSplit/>
          <w:trHeight w:val="191"/>
        </w:trPr>
        <w:tc>
          <w:tcPr>
            <w:tcW w:w="709" w:type="dxa"/>
          </w:tcPr>
          <w:p w:rsidR="0064139C" w:rsidRPr="00AB5BC7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B5BC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161.</w:t>
            </w:r>
          </w:p>
        </w:tc>
        <w:tc>
          <w:tcPr>
            <w:tcW w:w="3402" w:type="dxa"/>
          </w:tcPr>
          <w:p w:rsidR="0064139C" w:rsidRPr="00AB5BC7" w:rsidRDefault="0064139C" w:rsidP="0064139C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AB5BC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Birchen Gerard</w:t>
            </w:r>
          </w:p>
        </w:tc>
        <w:tc>
          <w:tcPr>
            <w:tcW w:w="2127" w:type="dxa"/>
          </w:tcPr>
          <w:p w:rsidR="0064139C" w:rsidRPr="00AB5BC7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B5BC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3827" w:type="dxa"/>
          </w:tcPr>
          <w:p w:rsidR="0064139C" w:rsidRPr="00AB5BC7" w:rsidRDefault="0064139C" w:rsidP="0064139C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5BC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64139C" w:rsidRPr="00AB5BC7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5BC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20.04.2015</w:t>
            </w:r>
          </w:p>
        </w:tc>
        <w:tc>
          <w:tcPr>
            <w:tcW w:w="1559" w:type="dxa"/>
          </w:tcPr>
          <w:p w:rsidR="0064139C" w:rsidRPr="00AB5BC7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B5BC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64139C" w:rsidRPr="00AB5BC7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B5BC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</w:tbl>
    <w:p w:rsidR="0064139C" w:rsidRPr="002D336E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4139C" w:rsidRPr="002D336E" w:rsidTr="0064139C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4139C" w:rsidRPr="00AB5BC7" w:rsidRDefault="0064139C" w:rsidP="00E36237">
      <w:pPr>
        <w:pageBreakBefore/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64139C" w:rsidRPr="002D336E" w:rsidTr="006413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413A13" w:rsidP="0064139C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64139C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Включение лица в список аффилированных лиц</w:t>
            </w:r>
            <w:r w:rsidR="00EA6BEE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27</w:t>
            </w:r>
            <w:r>
              <w:rPr>
                <w:sz w:val="22"/>
                <w:szCs w:val="22"/>
              </w:rPr>
              <w:t>.10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64139C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4139C" w:rsidRPr="002D336E" w:rsidTr="0064139C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4139C" w:rsidRPr="002D336E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4139C" w:rsidRPr="00AB5BC7" w:rsidTr="0064139C">
        <w:trPr>
          <w:cantSplit/>
          <w:trHeight w:val="191"/>
        </w:trPr>
        <w:tc>
          <w:tcPr>
            <w:tcW w:w="709" w:type="dxa"/>
          </w:tcPr>
          <w:p w:rsidR="0064139C" w:rsidRPr="00AB5BC7" w:rsidRDefault="0064139C" w:rsidP="00EA6BEE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16</w:t>
            </w:r>
            <w:r w:rsidR="00EA6BE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3402" w:type="dxa"/>
          </w:tcPr>
          <w:p w:rsidR="0064139C" w:rsidRPr="00AB5BC7" w:rsidRDefault="0064139C" w:rsidP="0064139C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RCS Management (Luxembourg)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S.a.r.l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2127" w:type="dxa"/>
          </w:tcPr>
          <w:p w:rsidR="0064139C" w:rsidRPr="00AB5BC7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B5BC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6 rue Eugene </w:t>
            </w:r>
            <w:proofErr w:type="spellStart"/>
            <w:r w:rsidRPr="00AB5BC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Ruppert</w:t>
            </w:r>
            <w:proofErr w:type="spellEnd"/>
            <w:r w:rsidRPr="00AB5BC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, L-2453, Luxembourg</w:t>
            </w:r>
          </w:p>
        </w:tc>
        <w:tc>
          <w:tcPr>
            <w:tcW w:w="3827" w:type="dxa"/>
          </w:tcPr>
          <w:p w:rsidR="0064139C" w:rsidRPr="00AB5BC7" w:rsidRDefault="0064139C" w:rsidP="0064139C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5BC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64139C" w:rsidRPr="00AB5BC7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27.10.2016</w:t>
            </w:r>
          </w:p>
        </w:tc>
        <w:tc>
          <w:tcPr>
            <w:tcW w:w="1559" w:type="dxa"/>
          </w:tcPr>
          <w:p w:rsidR="0064139C" w:rsidRPr="00AB5BC7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64139C" w:rsidRPr="00AB5BC7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</w:tbl>
    <w:p w:rsidR="0064139C" w:rsidRPr="00AB5BC7" w:rsidRDefault="0064139C" w:rsidP="00E36237">
      <w:pPr>
        <w:pageBreakBefore/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64139C" w:rsidRPr="002D336E" w:rsidTr="006413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413A13" w:rsidP="0064139C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64139C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Включение лица в список аффилированных лиц</w:t>
            </w:r>
            <w:r w:rsidR="00EA6BEE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27</w:t>
            </w:r>
            <w:r>
              <w:rPr>
                <w:sz w:val="22"/>
                <w:szCs w:val="22"/>
              </w:rPr>
              <w:t>.10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64139C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4139C" w:rsidRPr="002D336E" w:rsidTr="0064139C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4139C" w:rsidRPr="002D336E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4139C" w:rsidRPr="00AB5BC7" w:rsidTr="0064139C">
        <w:trPr>
          <w:cantSplit/>
          <w:trHeight w:val="191"/>
        </w:trPr>
        <w:tc>
          <w:tcPr>
            <w:tcW w:w="709" w:type="dxa"/>
          </w:tcPr>
          <w:p w:rsidR="0064139C" w:rsidRPr="00AB5BC7" w:rsidRDefault="00EA6BEE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161</w:t>
            </w:r>
            <w:r w:rsidR="006413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3402" w:type="dxa"/>
          </w:tcPr>
          <w:p w:rsidR="0064139C" w:rsidRPr="00AB5BC7" w:rsidRDefault="0064139C" w:rsidP="0064139C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Universal Management Services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Sarl</w:t>
            </w:r>
            <w:proofErr w:type="spellEnd"/>
          </w:p>
        </w:tc>
        <w:tc>
          <w:tcPr>
            <w:tcW w:w="2127" w:type="dxa"/>
          </w:tcPr>
          <w:p w:rsidR="0064139C" w:rsidRPr="00AB5BC7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B5BC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6 rue Eugene </w:t>
            </w:r>
            <w:proofErr w:type="spellStart"/>
            <w:r w:rsidRPr="00AB5BC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Ruppert</w:t>
            </w:r>
            <w:proofErr w:type="spellEnd"/>
            <w:r w:rsidRPr="00AB5BC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, L-2453, Luxembourg</w:t>
            </w:r>
          </w:p>
        </w:tc>
        <w:tc>
          <w:tcPr>
            <w:tcW w:w="3827" w:type="dxa"/>
          </w:tcPr>
          <w:p w:rsidR="0064139C" w:rsidRPr="00AB5BC7" w:rsidRDefault="0064139C" w:rsidP="0064139C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5BC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64139C" w:rsidRPr="00AB5BC7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27.10.2016</w:t>
            </w:r>
          </w:p>
        </w:tc>
        <w:tc>
          <w:tcPr>
            <w:tcW w:w="1559" w:type="dxa"/>
          </w:tcPr>
          <w:p w:rsidR="0064139C" w:rsidRPr="00AB5BC7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64139C" w:rsidRPr="00AB5BC7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</w:tbl>
    <w:p w:rsidR="00C80569" w:rsidRDefault="00C80569" w:rsidP="00E36237">
      <w:pPr>
        <w:pageBreakBefore/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1E13DA" w:rsidRPr="002D336E" w:rsidTr="003E30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E13DA" w:rsidRPr="002D336E" w:rsidRDefault="00413A13" w:rsidP="003E3004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1E13DA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E13DA" w:rsidRPr="002D336E" w:rsidRDefault="001E13DA" w:rsidP="001E13DA">
            <w:pPr>
              <w:spacing w:before="240" w:after="240"/>
              <w:ind w:right="1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даты наступления основания, в силу которого </w:t>
            </w:r>
            <w:r w:rsidRPr="001E13DA">
              <w:rPr>
                <w:sz w:val="22"/>
                <w:szCs w:val="22"/>
              </w:rPr>
              <w:t>Егизарьян Аркадий Мамиконович</w:t>
            </w:r>
            <w:r>
              <w:rPr>
                <w:sz w:val="22"/>
                <w:szCs w:val="22"/>
              </w:rPr>
              <w:t xml:space="preserve"> признается аффилированным лицом.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E13DA" w:rsidRPr="002D336E" w:rsidRDefault="001E13DA" w:rsidP="001E13DA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16.11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E13DA" w:rsidRPr="002D336E" w:rsidRDefault="001E13DA" w:rsidP="003E300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1E13DA" w:rsidRDefault="001E13DA" w:rsidP="001E13DA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1E13DA" w:rsidRPr="002D336E" w:rsidTr="003E3004">
        <w:trPr>
          <w:cantSplit/>
          <w:trHeight w:val="191"/>
        </w:trPr>
        <w:tc>
          <w:tcPr>
            <w:tcW w:w="709" w:type="dxa"/>
          </w:tcPr>
          <w:p w:rsidR="001E13DA" w:rsidRPr="002D336E" w:rsidRDefault="001E13DA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1E13DA" w:rsidRPr="002D336E" w:rsidRDefault="001E13DA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1E13DA" w:rsidRPr="002D336E" w:rsidRDefault="001E13DA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1E13DA" w:rsidRPr="002D336E" w:rsidRDefault="001E13DA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1E13DA" w:rsidRPr="002D336E" w:rsidRDefault="001E13DA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1E13DA" w:rsidRPr="002D336E" w:rsidRDefault="001E13DA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1E13DA" w:rsidRPr="002D336E" w:rsidRDefault="001E13DA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1E13DA" w:rsidRPr="002D336E" w:rsidTr="003E3004">
        <w:trPr>
          <w:cantSplit/>
          <w:trHeight w:val="191"/>
        </w:trPr>
        <w:tc>
          <w:tcPr>
            <w:tcW w:w="709" w:type="dxa"/>
          </w:tcPr>
          <w:p w:rsidR="001E13DA" w:rsidRPr="002D336E" w:rsidRDefault="001E13DA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170</w:t>
            </w:r>
            <w:r w:rsidR="006229A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1E13DA" w:rsidRPr="001E13DA" w:rsidRDefault="001E13DA" w:rsidP="001E13DA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1E13DA">
              <w:rPr>
                <w:rFonts w:ascii="Times New Roman" w:hAnsi="Times New Roman" w:cs="Times New Roman"/>
                <w:sz w:val="22"/>
                <w:szCs w:val="22"/>
              </w:rPr>
              <w:t>Егизарьян Аркадий Мамиконович</w:t>
            </w:r>
          </w:p>
        </w:tc>
        <w:tc>
          <w:tcPr>
            <w:tcW w:w="2127" w:type="dxa"/>
          </w:tcPr>
          <w:p w:rsidR="001E13DA" w:rsidRPr="001E13DA" w:rsidRDefault="001E13DA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</w:tcPr>
          <w:p w:rsidR="001E13DA" w:rsidRPr="001E13DA" w:rsidRDefault="001E13DA" w:rsidP="001E13DA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13DA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1E13DA" w:rsidRPr="001E13DA" w:rsidRDefault="001E13DA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13DA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16.11.2013</w:t>
            </w:r>
          </w:p>
        </w:tc>
        <w:tc>
          <w:tcPr>
            <w:tcW w:w="1559" w:type="dxa"/>
          </w:tcPr>
          <w:p w:rsidR="001E13DA" w:rsidRPr="001E13DA" w:rsidRDefault="001E13DA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13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1E13DA" w:rsidRPr="001E13DA" w:rsidRDefault="001E13DA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13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1E13DA" w:rsidRPr="002D336E" w:rsidRDefault="001E13DA" w:rsidP="001E13DA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1E13DA" w:rsidRPr="002D336E" w:rsidTr="003E3004">
        <w:trPr>
          <w:cantSplit/>
          <w:trHeight w:val="191"/>
        </w:trPr>
        <w:tc>
          <w:tcPr>
            <w:tcW w:w="709" w:type="dxa"/>
          </w:tcPr>
          <w:p w:rsidR="001E13DA" w:rsidRPr="002D336E" w:rsidRDefault="001E13DA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1E13DA" w:rsidRPr="002D336E" w:rsidRDefault="001E13DA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1E13DA" w:rsidRPr="002D336E" w:rsidRDefault="001E13DA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1E13DA" w:rsidRPr="002D336E" w:rsidRDefault="001E13DA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1E13DA" w:rsidRPr="002D336E" w:rsidRDefault="001E13DA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1E13DA" w:rsidRPr="002D336E" w:rsidRDefault="001E13DA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1E13DA" w:rsidRPr="002D336E" w:rsidRDefault="001E13DA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1E13DA" w:rsidRPr="002D336E" w:rsidTr="001E13DA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DA" w:rsidRPr="002D336E" w:rsidRDefault="00EA6BEE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69</w:t>
            </w:r>
            <w:r w:rsidR="006229A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DA" w:rsidRPr="001E13DA" w:rsidRDefault="001E13DA" w:rsidP="001E13DA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1E13DA">
              <w:rPr>
                <w:rFonts w:ascii="Times New Roman" w:hAnsi="Times New Roman" w:cs="Times New Roman"/>
                <w:sz w:val="22"/>
                <w:szCs w:val="22"/>
              </w:rPr>
              <w:t>Егизарьян Аркадий Мамиконович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DA" w:rsidRPr="001E13DA" w:rsidRDefault="001E13DA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DA" w:rsidRPr="001E13DA" w:rsidRDefault="001E13DA" w:rsidP="001E13DA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13DA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DA" w:rsidRPr="001E13DA" w:rsidRDefault="001E13DA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16.11.2016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DA" w:rsidRPr="001E13DA" w:rsidRDefault="001E13DA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13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DA" w:rsidRPr="001E13DA" w:rsidRDefault="001E13DA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13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F4782B" w:rsidRDefault="00F4782B" w:rsidP="00E36237">
      <w:pPr>
        <w:pageBreakBefore/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64139C" w:rsidRPr="002D336E" w:rsidTr="006413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413A13" w:rsidP="0064139C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64139C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ind w:right="1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даты наступления основания, в силу которого </w:t>
            </w:r>
            <w:r w:rsidRPr="00C80569">
              <w:rPr>
                <w:sz w:val="22"/>
                <w:szCs w:val="22"/>
              </w:rPr>
              <w:t>Трухан Александр Михайлович</w:t>
            </w:r>
            <w:r>
              <w:rPr>
                <w:sz w:val="22"/>
                <w:szCs w:val="22"/>
              </w:rPr>
              <w:t xml:space="preserve"> признается аффилированным лицом.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18.11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64139C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116.</w:t>
            </w:r>
          </w:p>
        </w:tc>
        <w:tc>
          <w:tcPr>
            <w:tcW w:w="3402" w:type="dxa"/>
          </w:tcPr>
          <w:p w:rsidR="0064139C" w:rsidRPr="00C80569" w:rsidRDefault="0064139C" w:rsidP="0064139C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C80569">
              <w:rPr>
                <w:rFonts w:ascii="Times New Roman" w:hAnsi="Times New Roman" w:cs="Times New Roman"/>
                <w:sz w:val="22"/>
                <w:szCs w:val="22"/>
              </w:rPr>
              <w:t>Трухан Александр Михайлович</w:t>
            </w:r>
          </w:p>
        </w:tc>
        <w:tc>
          <w:tcPr>
            <w:tcW w:w="2127" w:type="dxa"/>
          </w:tcPr>
          <w:p w:rsidR="0064139C" w:rsidRPr="00C8056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56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7" w:type="dxa"/>
          </w:tcPr>
          <w:p w:rsidR="0064139C" w:rsidRPr="00C80569" w:rsidRDefault="0064139C" w:rsidP="0064139C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56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64139C" w:rsidRPr="00C8056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56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17.11.2013</w:t>
            </w:r>
          </w:p>
        </w:tc>
        <w:tc>
          <w:tcPr>
            <w:tcW w:w="1559" w:type="dxa"/>
          </w:tcPr>
          <w:p w:rsidR="0064139C" w:rsidRPr="00C8056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56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64139C" w:rsidRPr="00C8056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56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4139C" w:rsidRPr="002D336E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4139C" w:rsidRPr="002D336E" w:rsidTr="0064139C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C80569" w:rsidRDefault="0064139C" w:rsidP="0064139C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C80569">
              <w:rPr>
                <w:rFonts w:ascii="Times New Roman" w:hAnsi="Times New Roman" w:cs="Times New Roman"/>
                <w:sz w:val="22"/>
                <w:szCs w:val="22"/>
              </w:rPr>
              <w:t>Трухан Александр Михайлович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C8056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56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C80569" w:rsidRDefault="0064139C" w:rsidP="0064139C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056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C8056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18.11.2016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C8056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056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4139C" w:rsidRDefault="0064139C" w:rsidP="00E36237">
      <w:pPr>
        <w:pageBreakBefore/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64139C" w:rsidRPr="002D336E" w:rsidTr="0064139C">
        <w:tc>
          <w:tcPr>
            <w:tcW w:w="709" w:type="dxa"/>
            <w:shd w:val="clear" w:color="auto" w:fill="DBE5F1"/>
          </w:tcPr>
          <w:p w:rsidR="0064139C" w:rsidRPr="002D336E" w:rsidRDefault="00413A13" w:rsidP="0064139C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4139C">
              <w:rPr>
                <w:sz w:val="22"/>
                <w:szCs w:val="22"/>
              </w:rPr>
              <w:t>2</w:t>
            </w:r>
            <w:r w:rsidR="0064139C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8D30EF">
              <w:rPr>
                <w:sz w:val="22"/>
                <w:szCs w:val="22"/>
              </w:rPr>
              <w:t>Изменение наименования аффилированного лица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18.11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64139C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4139C" w:rsidRPr="008C7F3F" w:rsidTr="0064139C">
        <w:trPr>
          <w:cantSplit/>
          <w:trHeight w:val="191"/>
        </w:trPr>
        <w:tc>
          <w:tcPr>
            <w:tcW w:w="709" w:type="dxa"/>
          </w:tcPr>
          <w:p w:rsidR="0064139C" w:rsidRPr="008C7F3F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7F3F">
              <w:rPr>
                <w:rFonts w:ascii="Times New Roman" w:hAnsi="Times New Roman" w:cs="Times New Roman"/>
                <w:sz w:val="22"/>
                <w:szCs w:val="22"/>
              </w:rPr>
              <w:t>151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64139C" w:rsidRPr="008C7F3F" w:rsidRDefault="0064139C" w:rsidP="0064139C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8C7F3F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 «ГПН-проект 3»</w:t>
            </w:r>
          </w:p>
        </w:tc>
        <w:tc>
          <w:tcPr>
            <w:tcW w:w="2127" w:type="dxa"/>
          </w:tcPr>
          <w:p w:rsidR="0064139C" w:rsidRPr="008C7F3F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7F3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27" w:type="dxa"/>
          </w:tcPr>
          <w:p w:rsidR="0064139C" w:rsidRPr="008C7F3F" w:rsidRDefault="0064139C" w:rsidP="0064139C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C7F3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64139C" w:rsidRPr="008C7F3F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7F3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23.12.2009</w:t>
            </w:r>
          </w:p>
        </w:tc>
        <w:tc>
          <w:tcPr>
            <w:tcW w:w="1559" w:type="dxa"/>
          </w:tcPr>
          <w:p w:rsidR="0064139C" w:rsidRPr="008C7F3F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7F3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64139C" w:rsidRPr="008C7F3F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7F3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4139C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4139C" w:rsidRPr="008C7F3F" w:rsidTr="0064139C">
        <w:trPr>
          <w:cantSplit/>
          <w:trHeight w:val="10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8C7F3F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7F3F">
              <w:rPr>
                <w:rFonts w:ascii="Times New Roman" w:hAnsi="Times New Roman" w:cs="Times New Roman"/>
                <w:sz w:val="22"/>
                <w:szCs w:val="22"/>
              </w:rPr>
              <w:t>151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8C7F3F" w:rsidRDefault="0064139C" w:rsidP="0064139C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8C7F3F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 «Газпромнефть - Трейд Оренбург»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8C7F3F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7F3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г. Москва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8C7F3F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7F3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8C7F3F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7F3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23.12.2009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8C7F3F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7F3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8C7F3F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C7F3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4139C" w:rsidRDefault="0064139C" w:rsidP="00E36237">
      <w:pPr>
        <w:pageBreakBefore/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607BDA" w:rsidRPr="002D336E" w:rsidTr="004C6A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07BDA" w:rsidRPr="002D336E" w:rsidRDefault="00413A13" w:rsidP="004C6A1B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07BDA">
              <w:rPr>
                <w:sz w:val="22"/>
                <w:szCs w:val="22"/>
              </w:rPr>
              <w:t>3</w:t>
            </w:r>
            <w:r w:rsidR="00607BDA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07BDA" w:rsidRPr="002D336E" w:rsidRDefault="00607BDA" w:rsidP="004C6A1B">
            <w:pPr>
              <w:spacing w:before="240" w:after="240"/>
              <w:ind w:right="1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даты наступления основания, в силу которого </w:t>
            </w:r>
            <w:r w:rsidRPr="00295BD8">
              <w:rPr>
                <w:rStyle w:val="SUBST0"/>
                <w:b w:val="0"/>
                <w:i w:val="0"/>
                <w:sz w:val="22"/>
              </w:rPr>
              <w:t>Гузеев Дмитрий Геннадьевич</w:t>
            </w:r>
            <w:r>
              <w:rPr>
                <w:sz w:val="22"/>
                <w:szCs w:val="22"/>
              </w:rPr>
              <w:t xml:space="preserve"> признается аффилированным лицом.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07BDA" w:rsidRPr="002D336E" w:rsidRDefault="00607BDA" w:rsidP="004C6A1B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20.11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07BDA" w:rsidRPr="002D336E" w:rsidRDefault="00607BDA" w:rsidP="004C6A1B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607BDA" w:rsidRDefault="00607BDA" w:rsidP="00607BDA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07BDA" w:rsidRPr="002D336E" w:rsidTr="004C6A1B">
        <w:trPr>
          <w:cantSplit/>
          <w:trHeight w:val="191"/>
        </w:trPr>
        <w:tc>
          <w:tcPr>
            <w:tcW w:w="709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07BDA" w:rsidRPr="00607BDA" w:rsidTr="004C6A1B">
        <w:trPr>
          <w:cantSplit/>
          <w:trHeight w:val="191"/>
        </w:trPr>
        <w:tc>
          <w:tcPr>
            <w:tcW w:w="709" w:type="dxa"/>
          </w:tcPr>
          <w:p w:rsidR="00607BDA" w:rsidRPr="00607BDA" w:rsidRDefault="006229A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26.</w:t>
            </w:r>
          </w:p>
        </w:tc>
        <w:tc>
          <w:tcPr>
            <w:tcW w:w="3402" w:type="dxa"/>
          </w:tcPr>
          <w:p w:rsidR="00607BDA" w:rsidRPr="00607BDA" w:rsidRDefault="00607BDA" w:rsidP="00607BDA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607BDA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Гузеев Дмитрий Геннадьевич</w:t>
            </w:r>
          </w:p>
        </w:tc>
        <w:tc>
          <w:tcPr>
            <w:tcW w:w="2127" w:type="dxa"/>
          </w:tcPr>
          <w:p w:rsidR="00607BDA" w:rsidRPr="00607BDA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7" w:type="dxa"/>
          </w:tcPr>
          <w:p w:rsidR="00607BDA" w:rsidRPr="00607BDA" w:rsidRDefault="00607BDA" w:rsidP="00607BDA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07BDA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607BDA" w:rsidRPr="00607BDA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7BDA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20.11.2013</w:t>
            </w:r>
          </w:p>
        </w:tc>
        <w:tc>
          <w:tcPr>
            <w:tcW w:w="1559" w:type="dxa"/>
          </w:tcPr>
          <w:p w:rsidR="00607BDA" w:rsidRPr="00607BDA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7B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607BDA" w:rsidRPr="00607BDA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7B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07BDA" w:rsidRPr="002D336E" w:rsidRDefault="00607BDA" w:rsidP="00607BDA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07BDA" w:rsidRPr="002D336E" w:rsidTr="004C6A1B">
        <w:trPr>
          <w:cantSplit/>
          <w:trHeight w:val="191"/>
        </w:trPr>
        <w:tc>
          <w:tcPr>
            <w:tcW w:w="709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07BDA" w:rsidRPr="00607BDA" w:rsidTr="00607BDA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DA" w:rsidRPr="00607BDA" w:rsidRDefault="006229A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DA" w:rsidRPr="00607BDA" w:rsidRDefault="00607BDA" w:rsidP="00607BDA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607BDA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Гузеев Дмитрий Геннадьевич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DA" w:rsidRPr="00607BDA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DA" w:rsidRPr="00607BDA" w:rsidRDefault="00607BDA" w:rsidP="00607BDA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07BDA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DA" w:rsidRPr="00607BDA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20.11.2016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DA" w:rsidRPr="00607BDA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7B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DA" w:rsidRPr="00607BDA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7B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2556F2" w:rsidRDefault="002556F2" w:rsidP="00E36237">
      <w:pPr>
        <w:pageBreakBefore/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607BDA" w:rsidRPr="002D336E" w:rsidTr="004C6A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07BDA" w:rsidRPr="002D336E" w:rsidRDefault="00413A13" w:rsidP="004C6A1B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607BDA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07BDA" w:rsidRPr="002D336E" w:rsidRDefault="00607BDA" w:rsidP="004C6A1B">
            <w:pPr>
              <w:spacing w:before="240" w:after="240"/>
              <w:ind w:right="1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даты наступления основания, в силу которого </w:t>
            </w:r>
            <w:r w:rsidRPr="00295BD8">
              <w:rPr>
                <w:rStyle w:val="SUBST0"/>
                <w:b w:val="0"/>
                <w:bCs/>
                <w:i w:val="0"/>
                <w:sz w:val="22"/>
              </w:rPr>
              <w:t>Мисник Виктор Николаевич</w:t>
            </w:r>
            <w:r>
              <w:rPr>
                <w:sz w:val="22"/>
                <w:szCs w:val="22"/>
              </w:rPr>
              <w:t xml:space="preserve"> признается аффилированным лицом.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07BDA" w:rsidRPr="002D336E" w:rsidRDefault="00607BDA" w:rsidP="004C6A1B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28.11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07BDA" w:rsidRPr="002D336E" w:rsidRDefault="00607BDA" w:rsidP="004C6A1B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607BDA" w:rsidRDefault="00607BDA" w:rsidP="00607BDA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07BDA" w:rsidRPr="002D336E" w:rsidTr="004C6A1B">
        <w:trPr>
          <w:cantSplit/>
          <w:trHeight w:val="191"/>
        </w:trPr>
        <w:tc>
          <w:tcPr>
            <w:tcW w:w="709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07BDA" w:rsidRPr="00607BDA" w:rsidTr="004C6A1B">
        <w:trPr>
          <w:cantSplit/>
          <w:trHeight w:val="191"/>
        </w:trPr>
        <w:tc>
          <w:tcPr>
            <w:tcW w:w="709" w:type="dxa"/>
          </w:tcPr>
          <w:p w:rsidR="00607BDA" w:rsidRPr="00607BDA" w:rsidRDefault="006229A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69.</w:t>
            </w:r>
          </w:p>
        </w:tc>
        <w:tc>
          <w:tcPr>
            <w:tcW w:w="3402" w:type="dxa"/>
          </w:tcPr>
          <w:p w:rsidR="00607BDA" w:rsidRPr="00607BDA" w:rsidRDefault="00607BDA" w:rsidP="00607BDA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607BDA">
              <w:rPr>
                <w:rStyle w:val="SUBST0"/>
                <w:rFonts w:ascii="Times New Roman" w:hAnsi="Times New Roman" w:cs="Times New Roman"/>
                <w:b w:val="0"/>
                <w:bCs/>
                <w:i w:val="0"/>
                <w:sz w:val="22"/>
              </w:rPr>
              <w:t>Мисник Виктор Николаевич</w:t>
            </w:r>
          </w:p>
        </w:tc>
        <w:tc>
          <w:tcPr>
            <w:tcW w:w="2127" w:type="dxa"/>
          </w:tcPr>
          <w:p w:rsidR="00607BDA" w:rsidRPr="00607BDA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7" w:type="dxa"/>
          </w:tcPr>
          <w:p w:rsidR="00607BDA" w:rsidRPr="00607BDA" w:rsidRDefault="00607BDA" w:rsidP="00607BDA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07BDA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607BDA" w:rsidRPr="00607BDA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7BDA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28.11.2013</w:t>
            </w:r>
          </w:p>
        </w:tc>
        <w:tc>
          <w:tcPr>
            <w:tcW w:w="1559" w:type="dxa"/>
          </w:tcPr>
          <w:p w:rsidR="00607BDA" w:rsidRPr="00607BDA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7B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607BDA" w:rsidRPr="00607BDA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7B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07BDA" w:rsidRPr="002D336E" w:rsidRDefault="00607BDA" w:rsidP="00607BDA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07BDA" w:rsidRPr="002D336E" w:rsidTr="004C6A1B">
        <w:trPr>
          <w:cantSplit/>
          <w:trHeight w:val="191"/>
        </w:trPr>
        <w:tc>
          <w:tcPr>
            <w:tcW w:w="709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07BDA" w:rsidRPr="002D336E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07BDA" w:rsidRPr="00607BDA" w:rsidTr="00607BDA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DA" w:rsidRPr="00607BDA" w:rsidRDefault="006229A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DA" w:rsidRPr="00607BDA" w:rsidRDefault="00607BDA" w:rsidP="00607BDA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607BDA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Мисник Виктор Николаевич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DA" w:rsidRPr="00607BDA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DA" w:rsidRPr="00607BDA" w:rsidRDefault="00607BDA" w:rsidP="00914071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07BDA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DA" w:rsidRPr="00607BDA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28.11.2016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DA" w:rsidRPr="00607BDA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7B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DA" w:rsidRPr="00607BDA" w:rsidRDefault="00607BDA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7B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07BDA" w:rsidRDefault="00607BDA" w:rsidP="00E36237">
      <w:pPr>
        <w:pageBreakBefore/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0C3DB6" w:rsidRPr="002D336E" w:rsidTr="004C6A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C3DB6" w:rsidRPr="002D336E" w:rsidRDefault="00413A13" w:rsidP="004C6A1B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0C3DB6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C3DB6" w:rsidRPr="002D336E" w:rsidRDefault="000C3DB6" w:rsidP="004C6A1B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Включение лица в список аффилированных лиц</w:t>
            </w:r>
            <w:r w:rsidR="00EA6BEE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C3DB6" w:rsidRPr="002D336E" w:rsidRDefault="000C3DB6" w:rsidP="004C6A1B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9.11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C3DB6" w:rsidRPr="002D336E" w:rsidRDefault="000C3DB6" w:rsidP="004C6A1B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0C3DB6" w:rsidRDefault="000C3DB6" w:rsidP="000C3DB6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0C3DB6" w:rsidRPr="002D336E" w:rsidTr="004C6A1B">
        <w:trPr>
          <w:cantSplit/>
          <w:trHeight w:val="191"/>
        </w:trPr>
        <w:tc>
          <w:tcPr>
            <w:tcW w:w="709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0C3DB6" w:rsidRPr="002D336E" w:rsidTr="004C6A1B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DB6" w:rsidRPr="003C22D9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DB6" w:rsidRPr="003C22D9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DB6" w:rsidRPr="003C22D9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DB6" w:rsidRPr="003C22D9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DB6" w:rsidRPr="003C22D9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DB6" w:rsidRPr="003C22D9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0C3DB6" w:rsidRPr="002D336E" w:rsidRDefault="000C3DB6" w:rsidP="000C3DB6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0C3DB6" w:rsidRPr="002D336E" w:rsidTr="004C6A1B">
        <w:trPr>
          <w:cantSplit/>
          <w:trHeight w:val="191"/>
        </w:trPr>
        <w:tc>
          <w:tcPr>
            <w:tcW w:w="709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0C3DB6" w:rsidRPr="000C3DB6" w:rsidTr="004C6A1B">
        <w:trPr>
          <w:cantSplit/>
          <w:trHeight w:val="191"/>
        </w:trPr>
        <w:tc>
          <w:tcPr>
            <w:tcW w:w="709" w:type="dxa"/>
          </w:tcPr>
          <w:p w:rsidR="000C3DB6" w:rsidRPr="000C3DB6" w:rsidRDefault="00EA6BEE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="006229A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0C3DB6" w:rsidRPr="000C3DB6" w:rsidRDefault="000C3DB6" w:rsidP="000C3DB6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0C3DB6">
              <w:rPr>
                <w:rStyle w:val="SUBST0"/>
                <w:rFonts w:ascii="Times New Roman" w:hAnsi="Times New Roman" w:cs="Times New Roman"/>
                <w:b w:val="0"/>
                <w:bCs/>
                <w:i w:val="0"/>
                <w:sz w:val="22"/>
                <w:szCs w:val="22"/>
              </w:rPr>
              <w:t>Акционерное общество «</w:t>
            </w:r>
            <w:proofErr w:type="spellStart"/>
            <w:r w:rsidRPr="000C3DB6">
              <w:rPr>
                <w:rStyle w:val="SUBST0"/>
                <w:rFonts w:ascii="Times New Roman" w:hAnsi="Times New Roman" w:cs="Times New Roman"/>
                <w:b w:val="0"/>
                <w:bCs/>
                <w:i w:val="0"/>
                <w:sz w:val="22"/>
                <w:szCs w:val="22"/>
              </w:rPr>
              <w:t>Мессояханефтегаз</w:t>
            </w:r>
            <w:proofErr w:type="spellEnd"/>
            <w:r w:rsidRPr="000C3DB6">
              <w:rPr>
                <w:rStyle w:val="SUBST0"/>
                <w:rFonts w:ascii="Times New Roman" w:hAnsi="Times New Roman" w:cs="Times New Roman"/>
                <w:b w:val="0"/>
                <w:bCs/>
                <w:i w:val="0"/>
                <w:sz w:val="22"/>
                <w:szCs w:val="22"/>
              </w:rPr>
              <w:t>»</w:t>
            </w:r>
          </w:p>
        </w:tc>
        <w:tc>
          <w:tcPr>
            <w:tcW w:w="2127" w:type="dxa"/>
          </w:tcPr>
          <w:p w:rsidR="000C3DB6" w:rsidRPr="000C3DB6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3DB6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Российская Федерация, Тюменская область, Ямало-Ненецкий автономный округ, город Новый Уренгой</w:t>
            </w:r>
          </w:p>
        </w:tc>
        <w:tc>
          <w:tcPr>
            <w:tcW w:w="3827" w:type="dxa"/>
          </w:tcPr>
          <w:p w:rsidR="000C3DB6" w:rsidRPr="000C3DB6" w:rsidRDefault="000C3DB6" w:rsidP="000C3DB6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3DB6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C3DB6" w:rsidRPr="000C3DB6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3DB6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29.11.2016</w:t>
            </w:r>
          </w:p>
        </w:tc>
        <w:tc>
          <w:tcPr>
            <w:tcW w:w="1559" w:type="dxa"/>
          </w:tcPr>
          <w:p w:rsidR="000C3DB6" w:rsidRPr="000C3DB6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3D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0C3DB6" w:rsidRPr="000C3DB6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3D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0C3DB6" w:rsidRDefault="000C3DB6" w:rsidP="00E36237">
      <w:pPr>
        <w:pageBreakBefore/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0C3DB6" w:rsidRPr="002D336E" w:rsidTr="004C6A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C3DB6" w:rsidRPr="002D336E" w:rsidRDefault="00413A13" w:rsidP="004C6A1B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0C3DB6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C3DB6" w:rsidRPr="002D336E" w:rsidRDefault="000C3DB6" w:rsidP="004C6A1B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Включение лица в список аффилированных лиц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C3DB6" w:rsidRPr="002D336E" w:rsidRDefault="000C3DB6" w:rsidP="004C6A1B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9.11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C3DB6" w:rsidRPr="002D336E" w:rsidRDefault="000C3DB6" w:rsidP="004C6A1B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0C3DB6" w:rsidRDefault="000C3DB6" w:rsidP="000C3DB6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0C3DB6" w:rsidRPr="002D336E" w:rsidTr="004C6A1B">
        <w:trPr>
          <w:cantSplit/>
          <w:trHeight w:val="191"/>
        </w:trPr>
        <w:tc>
          <w:tcPr>
            <w:tcW w:w="709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0C3DB6" w:rsidRPr="002D336E" w:rsidTr="004C6A1B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DB6" w:rsidRPr="003C22D9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DB6" w:rsidRPr="003C22D9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DB6" w:rsidRPr="003C22D9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DB6" w:rsidRPr="003C22D9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DB6" w:rsidRPr="003C22D9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DB6" w:rsidRPr="003C22D9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0C3DB6" w:rsidRPr="002D336E" w:rsidRDefault="000C3DB6" w:rsidP="000C3DB6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0C3DB6" w:rsidRPr="002D336E" w:rsidTr="004C6A1B">
        <w:trPr>
          <w:cantSplit/>
          <w:trHeight w:val="191"/>
        </w:trPr>
        <w:tc>
          <w:tcPr>
            <w:tcW w:w="709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0C3DB6" w:rsidRPr="002D336E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0C3DB6" w:rsidRPr="000C3DB6" w:rsidTr="004C6A1B">
        <w:trPr>
          <w:cantSplit/>
          <w:trHeight w:val="191"/>
        </w:trPr>
        <w:tc>
          <w:tcPr>
            <w:tcW w:w="709" w:type="dxa"/>
          </w:tcPr>
          <w:p w:rsidR="000C3DB6" w:rsidRPr="000C3DB6" w:rsidRDefault="006229A6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  <w:r w:rsidR="00D80C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0C3DB6" w:rsidRPr="000C3DB6" w:rsidRDefault="000C3DB6" w:rsidP="000C3DB6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0C3DB6">
              <w:rPr>
                <w:rStyle w:val="SUBST0"/>
                <w:rFonts w:ascii="Times New Roman" w:hAnsi="Times New Roman" w:cs="Times New Roman"/>
                <w:b w:val="0"/>
                <w:bCs/>
                <w:i w:val="0"/>
                <w:sz w:val="22"/>
                <w:szCs w:val="22"/>
              </w:rPr>
              <w:t>Сарваров Айдар Расимович</w:t>
            </w:r>
          </w:p>
        </w:tc>
        <w:tc>
          <w:tcPr>
            <w:tcW w:w="2127" w:type="dxa"/>
          </w:tcPr>
          <w:p w:rsidR="000C3DB6" w:rsidRPr="000C3DB6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7" w:type="dxa"/>
          </w:tcPr>
          <w:p w:rsidR="000C3DB6" w:rsidRPr="000C3DB6" w:rsidRDefault="000C3DB6" w:rsidP="000C3DB6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3DB6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C3DB6" w:rsidRPr="000C3DB6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3DB6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29.11.2016</w:t>
            </w:r>
          </w:p>
        </w:tc>
        <w:tc>
          <w:tcPr>
            <w:tcW w:w="1559" w:type="dxa"/>
          </w:tcPr>
          <w:p w:rsidR="000C3DB6" w:rsidRPr="000C3DB6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3D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0C3DB6" w:rsidRPr="000C3DB6" w:rsidRDefault="000C3DB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3D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0C3DB6" w:rsidRDefault="000C3DB6" w:rsidP="00E36237">
      <w:pPr>
        <w:pageBreakBefore/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64139C" w:rsidRPr="002D336E" w:rsidTr="006413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413A13" w:rsidP="0064139C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64139C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Включение лица в список аффилированных лиц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06.12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64139C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4139C" w:rsidRPr="002D336E" w:rsidTr="0064139C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4139C" w:rsidRPr="002D336E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4139C" w:rsidRPr="00275520" w:rsidTr="0064139C">
        <w:trPr>
          <w:cantSplit/>
          <w:trHeight w:val="191"/>
        </w:trPr>
        <w:tc>
          <w:tcPr>
            <w:tcW w:w="709" w:type="dxa"/>
          </w:tcPr>
          <w:p w:rsidR="0064139C" w:rsidRPr="00275520" w:rsidRDefault="00D80CE4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  <w:r w:rsidR="0064139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64139C" w:rsidRPr="00275520" w:rsidRDefault="0064139C" w:rsidP="0064139C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275520">
              <w:rPr>
                <w:rStyle w:val="SUBST0"/>
                <w:rFonts w:ascii="Times New Roman" w:hAnsi="Times New Roman" w:cs="Times New Roman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«Газпромнефть-</w:t>
            </w:r>
            <w:proofErr w:type="spellStart"/>
            <w:r w:rsidRPr="00275520">
              <w:rPr>
                <w:rStyle w:val="SUBST0"/>
                <w:rFonts w:ascii="Times New Roman" w:hAnsi="Times New Roman" w:cs="Times New Roman"/>
                <w:b w:val="0"/>
                <w:bCs/>
                <w:i w:val="0"/>
                <w:sz w:val="22"/>
                <w:szCs w:val="22"/>
              </w:rPr>
              <w:t>Энергосервис</w:t>
            </w:r>
            <w:proofErr w:type="spellEnd"/>
            <w:r w:rsidRPr="00275520">
              <w:rPr>
                <w:rStyle w:val="SUBST0"/>
                <w:rFonts w:ascii="Times New Roman" w:hAnsi="Times New Roman" w:cs="Times New Roman"/>
                <w:b w:val="0"/>
                <w:bCs/>
                <w:i w:val="0"/>
                <w:sz w:val="22"/>
                <w:szCs w:val="22"/>
              </w:rPr>
              <w:t>»</w:t>
            </w:r>
          </w:p>
        </w:tc>
        <w:tc>
          <w:tcPr>
            <w:tcW w:w="2127" w:type="dxa"/>
          </w:tcPr>
          <w:p w:rsidR="0064139C" w:rsidRPr="00275520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5520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Российская Федерация, г. Москва</w:t>
            </w:r>
          </w:p>
        </w:tc>
        <w:tc>
          <w:tcPr>
            <w:tcW w:w="3827" w:type="dxa"/>
          </w:tcPr>
          <w:p w:rsidR="0064139C" w:rsidRPr="00275520" w:rsidRDefault="0064139C" w:rsidP="0064139C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275520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  <w:p w:rsidR="0064139C" w:rsidRPr="00275520" w:rsidRDefault="0064139C" w:rsidP="0064139C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5520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64139C" w:rsidRPr="00275520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5520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06.12.2016</w:t>
            </w:r>
          </w:p>
        </w:tc>
        <w:tc>
          <w:tcPr>
            <w:tcW w:w="1559" w:type="dxa"/>
          </w:tcPr>
          <w:p w:rsidR="0064139C" w:rsidRPr="00275520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552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64139C" w:rsidRPr="00275520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552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4139C" w:rsidRDefault="0064139C" w:rsidP="00E36237">
      <w:pPr>
        <w:pageBreakBefore/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64139C" w:rsidRPr="002D336E" w:rsidTr="006413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413A13" w:rsidP="0064139C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="0064139C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Включение лица в список аффилированных лиц</w:t>
            </w:r>
            <w:r w:rsidR="00EA6BEE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06.12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4139C" w:rsidRPr="002D336E" w:rsidRDefault="0064139C" w:rsidP="0064139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64139C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4139C" w:rsidRPr="002D336E" w:rsidTr="0064139C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9C" w:rsidRPr="003C22D9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4139C" w:rsidRPr="002D336E" w:rsidRDefault="0064139C" w:rsidP="0064139C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64139C" w:rsidRPr="002D336E" w:rsidTr="0064139C">
        <w:trPr>
          <w:cantSplit/>
          <w:trHeight w:val="191"/>
        </w:trPr>
        <w:tc>
          <w:tcPr>
            <w:tcW w:w="70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64139C" w:rsidRPr="002D336E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4139C" w:rsidRPr="00275520" w:rsidTr="0064139C">
        <w:trPr>
          <w:cantSplit/>
          <w:trHeight w:val="191"/>
        </w:trPr>
        <w:tc>
          <w:tcPr>
            <w:tcW w:w="709" w:type="dxa"/>
          </w:tcPr>
          <w:p w:rsidR="0064139C" w:rsidRPr="00275520" w:rsidRDefault="00D80CE4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  <w:r w:rsidR="0064139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64139C" w:rsidRPr="00275520" w:rsidRDefault="0064139C" w:rsidP="0064139C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275520">
              <w:rPr>
                <w:rStyle w:val="SUBST0"/>
                <w:rFonts w:ascii="Times New Roman" w:hAnsi="Times New Roman" w:cs="Times New Roman"/>
                <w:b w:val="0"/>
                <w:bCs/>
                <w:i w:val="0"/>
                <w:sz w:val="22"/>
                <w:szCs w:val="22"/>
              </w:rPr>
              <w:t>Стрельцов Эдуард Константинович</w:t>
            </w:r>
          </w:p>
        </w:tc>
        <w:tc>
          <w:tcPr>
            <w:tcW w:w="2127" w:type="dxa"/>
          </w:tcPr>
          <w:p w:rsidR="0064139C" w:rsidRPr="00275520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7" w:type="dxa"/>
          </w:tcPr>
          <w:p w:rsidR="0064139C" w:rsidRPr="00275520" w:rsidRDefault="0064139C" w:rsidP="0064139C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5520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64139C" w:rsidRPr="00275520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5520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06.12.2016</w:t>
            </w:r>
          </w:p>
        </w:tc>
        <w:tc>
          <w:tcPr>
            <w:tcW w:w="1559" w:type="dxa"/>
          </w:tcPr>
          <w:p w:rsidR="0064139C" w:rsidRPr="00275520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552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64139C" w:rsidRPr="00275520" w:rsidRDefault="0064139C" w:rsidP="0064139C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552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275520" w:rsidRPr="00AB5BC7" w:rsidRDefault="00275520" w:rsidP="00E36237">
      <w:pPr>
        <w:pageBreakBefore/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583568" w:rsidRPr="002D336E" w:rsidTr="003E30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583568" w:rsidRPr="002D336E" w:rsidRDefault="00413A13" w:rsidP="003E3004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583568"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583568" w:rsidRPr="002D336E" w:rsidRDefault="00583568" w:rsidP="003E3004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места </w:t>
            </w:r>
            <w:r w:rsidRPr="002D336E">
              <w:rPr>
                <w:sz w:val="22"/>
                <w:szCs w:val="22"/>
              </w:rPr>
              <w:t xml:space="preserve">нахождения </w:t>
            </w:r>
            <w:r>
              <w:rPr>
                <w:sz w:val="22"/>
                <w:szCs w:val="22"/>
              </w:rPr>
              <w:t>аффилированного лица.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583568" w:rsidRPr="002D336E" w:rsidRDefault="00583568" w:rsidP="003E300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21.12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583568" w:rsidRPr="002D336E" w:rsidRDefault="00583568" w:rsidP="003E300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583568" w:rsidRDefault="00583568" w:rsidP="00583568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583568" w:rsidRPr="002D336E" w:rsidTr="003E3004">
        <w:trPr>
          <w:cantSplit/>
          <w:trHeight w:val="191"/>
        </w:trPr>
        <w:tc>
          <w:tcPr>
            <w:tcW w:w="709" w:type="dxa"/>
          </w:tcPr>
          <w:p w:rsidR="00583568" w:rsidRPr="002D336E" w:rsidRDefault="0058356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583568" w:rsidRPr="002D336E" w:rsidRDefault="0058356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583568" w:rsidRPr="002D336E" w:rsidRDefault="0058356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583568" w:rsidRPr="002D336E" w:rsidRDefault="0058356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583568" w:rsidRPr="002D336E" w:rsidRDefault="0058356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583568" w:rsidRPr="002D336E" w:rsidRDefault="0058356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583568" w:rsidRPr="002D336E" w:rsidRDefault="0058356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583568" w:rsidRPr="00583568" w:rsidTr="003E3004">
        <w:trPr>
          <w:cantSplit/>
          <w:trHeight w:val="191"/>
        </w:trPr>
        <w:tc>
          <w:tcPr>
            <w:tcW w:w="709" w:type="dxa"/>
          </w:tcPr>
          <w:p w:rsidR="00583568" w:rsidRPr="00583568" w:rsidRDefault="0058356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568">
              <w:rPr>
                <w:rFonts w:ascii="Times New Roman" w:hAnsi="Times New Roman" w:cs="Times New Roman"/>
                <w:sz w:val="22"/>
                <w:szCs w:val="22"/>
              </w:rPr>
              <w:t>126.</w:t>
            </w:r>
          </w:p>
        </w:tc>
        <w:tc>
          <w:tcPr>
            <w:tcW w:w="3402" w:type="dxa"/>
          </w:tcPr>
          <w:p w:rsidR="00583568" w:rsidRPr="00583568" w:rsidRDefault="00583568" w:rsidP="00583568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583568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 «Газпромнефть Терминал СПб»</w:t>
            </w:r>
          </w:p>
        </w:tc>
        <w:tc>
          <w:tcPr>
            <w:tcW w:w="2127" w:type="dxa"/>
          </w:tcPr>
          <w:p w:rsidR="00583568" w:rsidRPr="00583568" w:rsidRDefault="0058356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568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РФ, 198097, г. Санкт-Петербург, пр. Стачек, д. 47, к. 2, литер. А</w:t>
            </w:r>
          </w:p>
        </w:tc>
        <w:tc>
          <w:tcPr>
            <w:tcW w:w="3827" w:type="dxa"/>
          </w:tcPr>
          <w:p w:rsidR="00583568" w:rsidRPr="00583568" w:rsidRDefault="00583568" w:rsidP="00583568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83568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583568" w:rsidRPr="00583568" w:rsidRDefault="0058356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568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26.02.2009</w:t>
            </w:r>
          </w:p>
        </w:tc>
        <w:tc>
          <w:tcPr>
            <w:tcW w:w="1559" w:type="dxa"/>
          </w:tcPr>
          <w:p w:rsidR="00583568" w:rsidRPr="00583568" w:rsidRDefault="0058356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56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583568" w:rsidRPr="00583568" w:rsidRDefault="0058356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56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583568" w:rsidRPr="002D336E" w:rsidRDefault="00583568" w:rsidP="00583568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583568" w:rsidRPr="002D336E" w:rsidTr="003E3004">
        <w:trPr>
          <w:cantSplit/>
          <w:trHeight w:val="191"/>
        </w:trPr>
        <w:tc>
          <w:tcPr>
            <w:tcW w:w="709" w:type="dxa"/>
          </w:tcPr>
          <w:p w:rsidR="00583568" w:rsidRPr="002D336E" w:rsidRDefault="0058356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583568" w:rsidRPr="002D336E" w:rsidRDefault="0058356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583568" w:rsidRPr="002D336E" w:rsidRDefault="0058356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583568" w:rsidRPr="002D336E" w:rsidRDefault="0058356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583568" w:rsidRPr="002D336E" w:rsidRDefault="0058356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583568" w:rsidRPr="002D336E" w:rsidRDefault="0058356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583568" w:rsidRPr="002D336E" w:rsidRDefault="0058356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583568" w:rsidRPr="00583568" w:rsidTr="00583568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568" w:rsidRPr="00583568" w:rsidRDefault="0058356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568">
              <w:rPr>
                <w:rFonts w:ascii="Times New Roman" w:hAnsi="Times New Roman" w:cs="Times New Roman"/>
                <w:sz w:val="22"/>
                <w:szCs w:val="22"/>
              </w:rPr>
              <w:t>126.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568" w:rsidRPr="00583568" w:rsidRDefault="00583568" w:rsidP="00583568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583568">
              <w:rPr>
                <w:rFonts w:ascii="Times New Roman" w:hAnsi="Times New Roman" w:cs="Times New Roman"/>
                <w:sz w:val="22"/>
                <w:szCs w:val="22"/>
              </w:rPr>
              <w:t>Общество с ограниченной ответственностью «Газпромнефть Терминал СПб»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568" w:rsidRPr="00583568" w:rsidRDefault="00583568" w:rsidP="00583568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568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</w:t>
            </w: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оссийская Федерация г. Санкт-Петербург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568" w:rsidRPr="00583568" w:rsidRDefault="00583568" w:rsidP="00583568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83568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568" w:rsidRPr="00583568" w:rsidRDefault="0058356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568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26.02.2009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568" w:rsidRPr="00583568" w:rsidRDefault="0058356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56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568" w:rsidRPr="00583568" w:rsidRDefault="00583568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56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3C22D9" w:rsidRDefault="003C22D9" w:rsidP="00E36237">
      <w:pPr>
        <w:pageBreakBefore/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2A4FF0" w:rsidRPr="002D336E" w:rsidTr="003E30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A4FF0" w:rsidRPr="002D336E" w:rsidRDefault="002A4FF0" w:rsidP="003E3004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13A13">
              <w:rPr>
                <w:sz w:val="22"/>
                <w:szCs w:val="22"/>
              </w:rPr>
              <w:t>0</w:t>
            </w:r>
            <w:r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A4FF0" w:rsidRPr="002D336E" w:rsidRDefault="002A4FF0" w:rsidP="003E3004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места </w:t>
            </w:r>
            <w:r w:rsidRPr="002D336E">
              <w:rPr>
                <w:sz w:val="22"/>
                <w:szCs w:val="22"/>
              </w:rPr>
              <w:t xml:space="preserve">нахождения </w:t>
            </w:r>
            <w:r>
              <w:rPr>
                <w:sz w:val="22"/>
                <w:szCs w:val="22"/>
              </w:rPr>
              <w:t>аффилированного лица.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A4FF0" w:rsidRPr="002D336E" w:rsidRDefault="002A4FF0" w:rsidP="003E300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21.12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A4FF0" w:rsidRPr="002D336E" w:rsidRDefault="002A4FF0" w:rsidP="003E300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2A4FF0" w:rsidRDefault="002A4FF0" w:rsidP="002A4FF0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2A4FF0" w:rsidRPr="002D336E" w:rsidTr="003E3004">
        <w:trPr>
          <w:cantSplit/>
          <w:trHeight w:val="191"/>
        </w:trPr>
        <w:tc>
          <w:tcPr>
            <w:tcW w:w="709" w:type="dxa"/>
          </w:tcPr>
          <w:p w:rsidR="002A4FF0" w:rsidRPr="002D336E" w:rsidRDefault="002A4FF0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2A4FF0" w:rsidRPr="002D336E" w:rsidRDefault="002A4FF0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2A4FF0" w:rsidRPr="002D336E" w:rsidRDefault="002A4FF0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2A4FF0" w:rsidRPr="002D336E" w:rsidRDefault="002A4FF0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2A4FF0" w:rsidRPr="002D336E" w:rsidRDefault="002A4FF0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2A4FF0" w:rsidRPr="002D336E" w:rsidRDefault="002A4FF0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2A4FF0" w:rsidRPr="002D336E" w:rsidRDefault="002A4FF0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2A4FF0" w:rsidRPr="002A4FF0" w:rsidTr="003E3004">
        <w:trPr>
          <w:cantSplit/>
          <w:trHeight w:val="191"/>
        </w:trPr>
        <w:tc>
          <w:tcPr>
            <w:tcW w:w="709" w:type="dxa"/>
          </w:tcPr>
          <w:p w:rsidR="002A4FF0" w:rsidRPr="002A4FF0" w:rsidRDefault="002A4FF0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4FF0">
              <w:rPr>
                <w:rFonts w:ascii="Times New Roman" w:hAnsi="Times New Roman" w:cs="Times New Roman"/>
                <w:sz w:val="22"/>
                <w:szCs w:val="22"/>
              </w:rPr>
              <w:t>121.</w:t>
            </w:r>
          </w:p>
        </w:tc>
        <w:tc>
          <w:tcPr>
            <w:tcW w:w="3402" w:type="dxa"/>
          </w:tcPr>
          <w:p w:rsidR="002A4FF0" w:rsidRPr="002A4FF0" w:rsidRDefault="002A4FF0" w:rsidP="002A4FF0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2A4FF0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</w:rPr>
              <w:t xml:space="preserve">Общество с ограниченной ответственностью «Газпромнефть </w:t>
            </w:r>
            <w:proofErr w:type="spellStart"/>
            <w:r w:rsidRPr="002A4FF0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</w:rPr>
              <w:t>Шиппинг</w:t>
            </w:r>
            <w:proofErr w:type="spellEnd"/>
            <w:r w:rsidRPr="002A4FF0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</w:rPr>
              <w:t>»</w:t>
            </w:r>
          </w:p>
        </w:tc>
        <w:tc>
          <w:tcPr>
            <w:tcW w:w="2127" w:type="dxa"/>
          </w:tcPr>
          <w:p w:rsidR="002A4FF0" w:rsidRPr="002A4FF0" w:rsidRDefault="002A4FF0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4FF0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199178 Санкт-Петербург, В.О., 3-я линия, д. 62, </w:t>
            </w:r>
            <w:proofErr w:type="spellStart"/>
            <w:r w:rsidRPr="002A4FF0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лит</w:t>
            </w:r>
            <w:proofErr w:type="gramStart"/>
            <w:r w:rsidRPr="002A4FF0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.А</w:t>
            </w:r>
            <w:proofErr w:type="spellEnd"/>
            <w:proofErr w:type="gramEnd"/>
          </w:p>
        </w:tc>
        <w:tc>
          <w:tcPr>
            <w:tcW w:w="3827" w:type="dxa"/>
          </w:tcPr>
          <w:p w:rsidR="002A4FF0" w:rsidRPr="002A4FF0" w:rsidRDefault="002A4FF0" w:rsidP="002A4FF0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A4FF0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2A4FF0" w:rsidRPr="002A4FF0" w:rsidRDefault="002A4FF0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4FF0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05.12.2008</w:t>
            </w:r>
          </w:p>
        </w:tc>
        <w:tc>
          <w:tcPr>
            <w:tcW w:w="1559" w:type="dxa"/>
          </w:tcPr>
          <w:p w:rsidR="002A4FF0" w:rsidRPr="002A4FF0" w:rsidRDefault="002A4FF0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4F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2A4FF0" w:rsidRPr="002A4FF0" w:rsidRDefault="002A4FF0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4F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2A4FF0" w:rsidRPr="002D336E" w:rsidRDefault="002A4FF0" w:rsidP="002A4FF0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2A4FF0" w:rsidRPr="002D336E" w:rsidTr="003E3004">
        <w:trPr>
          <w:cantSplit/>
          <w:trHeight w:val="191"/>
        </w:trPr>
        <w:tc>
          <w:tcPr>
            <w:tcW w:w="709" w:type="dxa"/>
          </w:tcPr>
          <w:p w:rsidR="002A4FF0" w:rsidRPr="002D336E" w:rsidRDefault="002A4FF0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2A4FF0" w:rsidRPr="002D336E" w:rsidRDefault="002A4FF0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2A4FF0" w:rsidRPr="002D336E" w:rsidRDefault="002A4FF0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2A4FF0" w:rsidRPr="002D336E" w:rsidRDefault="002A4FF0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2A4FF0" w:rsidRPr="002D336E" w:rsidRDefault="002A4FF0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2A4FF0" w:rsidRPr="002D336E" w:rsidRDefault="002A4FF0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2A4FF0" w:rsidRPr="002D336E" w:rsidRDefault="002A4FF0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2A4FF0" w:rsidRPr="002A4FF0" w:rsidTr="002A4FF0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F0" w:rsidRPr="002A4FF0" w:rsidRDefault="002A4FF0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4FF0">
              <w:rPr>
                <w:rFonts w:ascii="Times New Roman" w:hAnsi="Times New Roman" w:cs="Times New Roman"/>
                <w:sz w:val="22"/>
                <w:szCs w:val="22"/>
              </w:rPr>
              <w:t>121.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F0" w:rsidRPr="002A4FF0" w:rsidRDefault="002A4FF0" w:rsidP="002A4FF0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2A4FF0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«Газпромнефть </w:t>
            </w:r>
            <w:proofErr w:type="spellStart"/>
            <w:r w:rsidRPr="002A4FF0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Шиппинг</w:t>
            </w:r>
            <w:proofErr w:type="spellEnd"/>
            <w:r w:rsidRPr="002A4FF0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F0" w:rsidRPr="002A4FF0" w:rsidRDefault="002A4FF0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3568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</w:t>
            </w: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оссийская Федерация г. Санкт-Петербург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F0" w:rsidRPr="002A4FF0" w:rsidRDefault="002A4FF0" w:rsidP="002A4FF0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A4FF0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F0" w:rsidRPr="002A4FF0" w:rsidRDefault="002A4FF0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4FF0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05.12.2008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F0" w:rsidRPr="002A4FF0" w:rsidRDefault="002A4FF0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4F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F0" w:rsidRPr="002A4FF0" w:rsidRDefault="002A4FF0" w:rsidP="003E300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4F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583568" w:rsidRDefault="00583568" w:rsidP="00E36237">
      <w:pPr>
        <w:pageBreakBefore/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050099" w:rsidRPr="002D336E" w:rsidTr="004C6A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50099" w:rsidRPr="002D336E" w:rsidRDefault="00050099" w:rsidP="004C6A1B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13A13">
              <w:rPr>
                <w:sz w:val="22"/>
                <w:szCs w:val="22"/>
              </w:rPr>
              <w:t>1</w:t>
            </w:r>
            <w:r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50099" w:rsidRPr="002D336E" w:rsidRDefault="00050099" w:rsidP="004C6A1B">
            <w:pPr>
              <w:spacing w:before="240" w:after="240"/>
              <w:ind w:right="1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основания, в силу которого </w:t>
            </w:r>
            <w:r>
              <w:rPr>
                <w:rStyle w:val="SUBST0"/>
                <w:b w:val="0"/>
                <w:i w:val="0"/>
                <w:sz w:val="22"/>
              </w:rPr>
              <w:t>ООО «</w:t>
            </w:r>
            <w:r w:rsidRPr="00295BD8">
              <w:rPr>
                <w:rStyle w:val="SUBST0"/>
                <w:b w:val="0"/>
                <w:i w:val="0"/>
                <w:sz w:val="22"/>
              </w:rPr>
              <w:t>Алтайское подворье</w:t>
            </w:r>
            <w:r>
              <w:rPr>
                <w:rStyle w:val="SUBST0"/>
                <w:b w:val="0"/>
                <w:i w:val="0"/>
                <w:sz w:val="22"/>
              </w:rPr>
              <w:t>»</w:t>
            </w:r>
            <w:r>
              <w:rPr>
                <w:sz w:val="22"/>
                <w:szCs w:val="22"/>
              </w:rPr>
              <w:t xml:space="preserve"> признается аффилированным лицом.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50099" w:rsidRPr="002D336E" w:rsidRDefault="00050099" w:rsidP="00050099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22.12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50099" w:rsidRPr="002D336E" w:rsidRDefault="00050099" w:rsidP="004C6A1B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  <w:tr w:rsidR="00050099" w:rsidRPr="002D336E" w:rsidTr="004C6A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50099" w:rsidRDefault="00413A13" w:rsidP="004C6A1B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50099" w:rsidRDefault="00050099" w:rsidP="004C6A1B">
            <w:pPr>
              <w:spacing w:before="240" w:after="240"/>
              <w:ind w:right="1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места </w:t>
            </w:r>
            <w:r w:rsidRPr="002D336E">
              <w:rPr>
                <w:sz w:val="22"/>
                <w:szCs w:val="22"/>
              </w:rPr>
              <w:t xml:space="preserve">нахождения </w:t>
            </w:r>
            <w:r>
              <w:rPr>
                <w:sz w:val="22"/>
                <w:szCs w:val="22"/>
              </w:rPr>
              <w:t>аффилированного лица.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50099" w:rsidRDefault="00050099" w:rsidP="00050099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22.12.2016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50099" w:rsidRDefault="00050099" w:rsidP="004C6A1B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30.12.2016</w:t>
            </w:r>
          </w:p>
        </w:tc>
      </w:tr>
    </w:tbl>
    <w:p w:rsidR="00050099" w:rsidRDefault="00050099" w:rsidP="00050099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050099" w:rsidRPr="002D336E" w:rsidTr="004C6A1B">
        <w:trPr>
          <w:cantSplit/>
          <w:trHeight w:val="191"/>
        </w:trPr>
        <w:tc>
          <w:tcPr>
            <w:tcW w:w="709" w:type="dxa"/>
          </w:tcPr>
          <w:p w:rsidR="00050099" w:rsidRPr="002D336E" w:rsidRDefault="00050099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050099" w:rsidRPr="002D336E" w:rsidRDefault="00050099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050099" w:rsidRPr="002D336E" w:rsidRDefault="00050099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050099" w:rsidRPr="002D336E" w:rsidRDefault="00050099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050099" w:rsidRPr="002D336E" w:rsidRDefault="00050099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050099" w:rsidRPr="002D336E" w:rsidRDefault="00050099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050099" w:rsidRPr="002D336E" w:rsidRDefault="00050099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050099" w:rsidRPr="00050099" w:rsidTr="004C6A1B">
        <w:trPr>
          <w:cantSplit/>
          <w:trHeight w:val="191"/>
        </w:trPr>
        <w:tc>
          <w:tcPr>
            <w:tcW w:w="709" w:type="dxa"/>
          </w:tcPr>
          <w:p w:rsidR="00050099" w:rsidRPr="00050099" w:rsidRDefault="006229A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144.</w:t>
            </w:r>
          </w:p>
        </w:tc>
        <w:tc>
          <w:tcPr>
            <w:tcW w:w="3402" w:type="dxa"/>
          </w:tcPr>
          <w:p w:rsidR="00050099" w:rsidRPr="00050099" w:rsidRDefault="00050099" w:rsidP="00050099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05009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</w:rPr>
              <w:t>Общество с ограниченной ответственностью «Алтайское подворье»</w:t>
            </w:r>
          </w:p>
        </w:tc>
        <w:tc>
          <w:tcPr>
            <w:tcW w:w="2127" w:type="dxa"/>
          </w:tcPr>
          <w:p w:rsidR="00050099" w:rsidRPr="00050099" w:rsidRDefault="00050099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009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649000, г. Горно-Алтайск, ул. </w:t>
            </w:r>
            <w:proofErr w:type="spellStart"/>
            <w:r w:rsidRPr="0005009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Чорус-Гуркина</w:t>
            </w:r>
            <w:proofErr w:type="spellEnd"/>
            <w:r w:rsidRPr="0005009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, д.39/8</w:t>
            </w:r>
          </w:p>
        </w:tc>
        <w:tc>
          <w:tcPr>
            <w:tcW w:w="3827" w:type="dxa"/>
          </w:tcPr>
          <w:p w:rsidR="00050099" w:rsidRPr="00050099" w:rsidRDefault="00050099" w:rsidP="00050099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5009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050099" w:rsidRPr="00050099" w:rsidRDefault="00050099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009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22.07.2009</w:t>
            </w:r>
          </w:p>
        </w:tc>
        <w:tc>
          <w:tcPr>
            <w:tcW w:w="1559" w:type="dxa"/>
          </w:tcPr>
          <w:p w:rsidR="00050099" w:rsidRPr="00050099" w:rsidRDefault="00050099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009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050099" w:rsidRPr="00050099" w:rsidRDefault="00050099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009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050099" w:rsidRPr="002D336E" w:rsidRDefault="00050099" w:rsidP="00050099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050099" w:rsidRPr="002D336E" w:rsidTr="004C6A1B">
        <w:trPr>
          <w:cantSplit/>
          <w:trHeight w:val="191"/>
        </w:trPr>
        <w:tc>
          <w:tcPr>
            <w:tcW w:w="709" w:type="dxa"/>
          </w:tcPr>
          <w:p w:rsidR="00050099" w:rsidRPr="002D336E" w:rsidRDefault="00050099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050099" w:rsidRPr="002D336E" w:rsidRDefault="00050099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050099" w:rsidRPr="002D336E" w:rsidRDefault="00050099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050099" w:rsidRPr="002D336E" w:rsidRDefault="00050099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050099" w:rsidRPr="002D336E" w:rsidRDefault="00050099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050099" w:rsidRPr="002D336E" w:rsidRDefault="00050099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050099" w:rsidRPr="002D336E" w:rsidRDefault="00050099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050099" w:rsidRPr="00050099" w:rsidTr="00050099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99" w:rsidRPr="00050099" w:rsidRDefault="006229A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99" w:rsidRPr="00050099" w:rsidRDefault="00050099" w:rsidP="00050099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05009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Общество с ограниченной ответственностью «Алтайское подворье»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99" w:rsidRPr="00050099" w:rsidRDefault="00050099" w:rsidP="00050099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г. Горно-Алтайск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99" w:rsidRDefault="00050099" w:rsidP="00050099">
            <w:pPr>
              <w:pStyle w:val="Default"/>
              <w:spacing w:before="240" w:after="240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05009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050099" w:rsidRPr="00050099" w:rsidRDefault="00050099" w:rsidP="00050099">
            <w:pPr>
              <w:spacing w:before="240" w:after="240"/>
              <w:jc w:val="both"/>
              <w:rPr>
                <w:sz w:val="22"/>
                <w:szCs w:val="22"/>
              </w:rPr>
            </w:pPr>
            <w:r w:rsidRPr="00275520">
              <w:rPr>
                <w:rStyle w:val="SUBST0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99" w:rsidRDefault="00050099" w:rsidP="004C6A1B">
            <w:pPr>
              <w:pStyle w:val="Default"/>
              <w:spacing w:before="240" w:after="240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050099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22.07.2009</w:t>
            </w:r>
          </w:p>
          <w:p w:rsidR="00050099" w:rsidRDefault="00050099" w:rsidP="004C6A1B">
            <w:pPr>
              <w:pStyle w:val="Default"/>
              <w:spacing w:before="240" w:after="240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  <w:p w:rsidR="00050099" w:rsidRPr="00050099" w:rsidRDefault="00050099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22.12.2016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99" w:rsidRPr="00050099" w:rsidRDefault="00050099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009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099" w:rsidRPr="00050099" w:rsidRDefault="00050099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009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583568" w:rsidRDefault="00583568" w:rsidP="006C2AC4">
      <w:pPr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990724" w:rsidRPr="002D336E" w:rsidTr="004C6A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990724" w:rsidRPr="002D336E" w:rsidRDefault="00990724" w:rsidP="004C6A1B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  <w:r w:rsidR="00413A13">
              <w:rPr>
                <w:sz w:val="22"/>
                <w:szCs w:val="22"/>
              </w:rPr>
              <w:t>3</w:t>
            </w:r>
            <w:r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990724" w:rsidRPr="002D336E" w:rsidRDefault="00990724" w:rsidP="004C6A1B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места </w:t>
            </w:r>
            <w:r w:rsidRPr="002D336E">
              <w:rPr>
                <w:sz w:val="22"/>
                <w:szCs w:val="22"/>
              </w:rPr>
              <w:t xml:space="preserve">нахождения </w:t>
            </w:r>
            <w:r>
              <w:rPr>
                <w:sz w:val="22"/>
                <w:szCs w:val="22"/>
              </w:rPr>
              <w:t>аффилированного лица.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990724" w:rsidRPr="002D336E" w:rsidRDefault="00990724" w:rsidP="004C6A1B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23.12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990724" w:rsidRPr="002D336E" w:rsidRDefault="00990724" w:rsidP="004C6A1B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990724" w:rsidRDefault="00990724" w:rsidP="00990724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990724" w:rsidRPr="002D336E" w:rsidTr="004C6A1B">
        <w:trPr>
          <w:cantSplit/>
          <w:trHeight w:val="191"/>
        </w:trPr>
        <w:tc>
          <w:tcPr>
            <w:tcW w:w="709" w:type="dxa"/>
          </w:tcPr>
          <w:p w:rsidR="00990724" w:rsidRPr="002D336E" w:rsidRDefault="00990724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990724" w:rsidRPr="002D336E" w:rsidRDefault="00990724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990724" w:rsidRPr="002D336E" w:rsidRDefault="00990724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990724" w:rsidRPr="002D336E" w:rsidRDefault="00990724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990724" w:rsidRPr="002D336E" w:rsidRDefault="00990724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990724" w:rsidRPr="002D336E" w:rsidRDefault="00990724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990724" w:rsidRPr="002D336E" w:rsidRDefault="00990724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990724" w:rsidRPr="002D336E" w:rsidTr="004C6A1B">
        <w:trPr>
          <w:cantSplit/>
          <w:trHeight w:val="191"/>
        </w:trPr>
        <w:tc>
          <w:tcPr>
            <w:tcW w:w="709" w:type="dxa"/>
          </w:tcPr>
          <w:p w:rsidR="00990724" w:rsidRPr="002D336E" w:rsidRDefault="006229A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229.</w:t>
            </w:r>
          </w:p>
        </w:tc>
        <w:tc>
          <w:tcPr>
            <w:tcW w:w="3402" w:type="dxa"/>
          </w:tcPr>
          <w:p w:rsidR="00990724" w:rsidRPr="00990724" w:rsidRDefault="00990724" w:rsidP="00990724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990724">
              <w:rPr>
                <w:rStyle w:val="SUBST0"/>
                <w:rFonts w:ascii="Times New Roman" w:hAnsi="Times New Roman" w:cs="Times New Roman"/>
                <w:b w:val="0"/>
                <w:bCs/>
                <w:i w:val="0"/>
                <w:sz w:val="22"/>
                <w:szCs w:val="22"/>
              </w:rPr>
              <w:t xml:space="preserve">Общество с ограниченной ответственностью «Новороссийский </w:t>
            </w:r>
            <w:proofErr w:type="spellStart"/>
            <w:r w:rsidRPr="00990724">
              <w:rPr>
                <w:rStyle w:val="SUBST0"/>
                <w:rFonts w:ascii="Times New Roman" w:hAnsi="Times New Roman" w:cs="Times New Roman"/>
                <w:b w:val="0"/>
                <w:bCs/>
                <w:i w:val="0"/>
                <w:sz w:val="22"/>
                <w:szCs w:val="22"/>
              </w:rPr>
              <w:t>нефтеперевалочный</w:t>
            </w:r>
            <w:proofErr w:type="spellEnd"/>
            <w:r w:rsidRPr="00990724">
              <w:rPr>
                <w:rStyle w:val="SUBST0"/>
                <w:rFonts w:ascii="Times New Roman" w:hAnsi="Times New Roman" w:cs="Times New Roman"/>
                <w:b w:val="0"/>
                <w:bCs/>
                <w:i w:val="0"/>
                <w:sz w:val="22"/>
                <w:szCs w:val="22"/>
              </w:rPr>
              <w:t xml:space="preserve"> комплекс»</w:t>
            </w:r>
          </w:p>
        </w:tc>
        <w:tc>
          <w:tcPr>
            <w:tcW w:w="2127" w:type="dxa"/>
          </w:tcPr>
          <w:p w:rsidR="00990724" w:rsidRPr="00990724" w:rsidRDefault="00990724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072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Краснодарский Край, г. Новороссийск, Сухумское шоссе 21</w:t>
            </w:r>
          </w:p>
        </w:tc>
        <w:tc>
          <w:tcPr>
            <w:tcW w:w="3827" w:type="dxa"/>
          </w:tcPr>
          <w:p w:rsidR="00990724" w:rsidRPr="00990724" w:rsidRDefault="00990724" w:rsidP="00990724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9072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990724" w:rsidRPr="00990724" w:rsidRDefault="00990724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072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19.12.2013</w:t>
            </w:r>
          </w:p>
        </w:tc>
        <w:tc>
          <w:tcPr>
            <w:tcW w:w="1559" w:type="dxa"/>
          </w:tcPr>
          <w:p w:rsidR="00990724" w:rsidRPr="00990724" w:rsidRDefault="00990724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072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990724" w:rsidRPr="00990724" w:rsidRDefault="00990724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072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990724" w:rsidRPr="002D336E" w:rsidRDefault="00990724" w:rsidP="00990724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990724" w:rsidRPr="002D336E" w:rsidTr="004C6A1B">
        <w:trPr>
          <w:cantSplit/>
          <w:trHeight w:val="191"/>
        </w:trPr>
        <w:tc>
          <w:tcPr>
            <w:tcW w:w="709" w:type="dxa"/>
          </w:tcPr>
          <w:p w:rsidR="00990724" w:rsidRPr="002D336E" w:rsidRDefault="00990724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990724" w:rsidRPr="002D336E" w:rsidRDefault="00990724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990724" w:rsidRPr="002D336E" w:rsidRDefault="00990724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990724" w:rsidRPr="002D336E" w:rsidRDefault="00990724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990724" w:rsidRPr="002D336E" w:rsidRDefault="00990724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990724" w:rsidRPr="002D336E" w:rsidRDefault="00990724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990724" w:rsidRPr="002D336E" w:rsidRDefault="00990724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990724" w:rsidRPr="002D336E" w:rsidTr="00990724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2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28</w:t>
            </w:r>
            <w:r w:rsidR="006229A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24" w:rsidRPr="00990724" w:rsidRDefault="00990724" w:rsidP="00990724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99072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Общество с ограниченной ответственностью «Новороссийский </w:t>
            </w:r>
            <w:proofErr w:type="spellStart"/>
            <w:r w:rsidRPr="0099072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нефтеперевалочный</w:t>
            </w:r>
            <w:proofErr w:type="spellEnd"/>
            <w:r w:rsidRPr="0099072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комплекс»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24" w:rsidRPr="00990724" w:rsidRDefault="00990724" w:rsidP="0099072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Российская Федерация, </w:t>
            </w:r>
            <w:r w:rsidR="005B1787" w:rsidRPr="005B178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Краснодарский край</w:t>
            </w:r>
            <w:r w:rsidR="005B178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, </w:t>
            </w: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г. Новороссийск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24" w:rsidRPr="00990724" w:rsidRDefault="00990724" w:rsidP="00990724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9072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24" w:rsidRPr="00990724" w:rsidRDefault="00990724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072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19.12.2013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24" w:rsidRPr="00990724" w:rsidRDefault="00990724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072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24" w:rsidRPr="00990724" w:rsidRDefault="00990724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072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D34C0A" w:rsidRDefault="00D34C0A" w:rsidP="00E36237">
      <w:pPr>
        <w:pageBreakBefore/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5B1787" w:rsidRPr="002D336E" w:rsidTr="004C6A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5B1787" w:rsidRPr="002D336E" w:rsidRDefault="005B1787" w:rsidP="004C6A1B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13A13">
              <w:rPr>
                <w:sz w:val="22"/>
                <w:szCs w:val="22"/>
              </w:rPr>
              <w:t>4</w:t>
            </w:r>
            <w:r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5B1787" w:rsidRPr="002D336E" w:rsidRDefault="005B1787" w:rsidP="004C6A1B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места </w:t>
            </w:r>
            <w:r w:rsidRPr="002D336E">
              <w:rPr>
                <w:sz w:val="22"/>
                <w:szCs w:val="22"/>
              </w:rPr>
              <w:t xml:space="preserve">нахождения </w:t>
            </w:r>
            <w:r>
              <w:rPr>
                <w:sz w:val="22"/>
                <w:szCs w:val="22"/>
              </w:rPr>
              <w:t>аффилированного лица.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5B1787" w:rsidRPr="002D336E" w:rsidRDefault="005B1787" w:rsidP="004C6A1B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23.12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5B1787" w:rsidRPr="002D336E" w:rsidRDefault="005B1787" w:rsidP="004C6A1B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5B1787" w:rsidRDefault="005B1787" w:rsidP="005B1787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5B1787" w:rsidRPr="002D336E" w:rsidTr="004C6A1B">
        <w:trPr>
          <w:cantSplit/>
          <w:trHeight w:val="191"/>
        </w:trPr>
        <w:tc>
          <w:tcPr>
            <w:tcW w:w="709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5B1787" w:rsidRPr="005B1787" w:rsidTr="004C6A1B">
        <w:trPr>
          <w:cantSplit/>
          <w:trHeight w:val="191"/>
        </w:trPr>
        <w:tc>
          <w:tcPr>
            <w:tcW w:w="709" w:type="dxa"/>
          </w:tcPr>
          <w:p w:rsidR="005B1787" w:rsidRPr="005B1787" w:rsidRDefault="006229A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227.</w:t>
            </w:r>
          </w:p>
        </w:tc>
        <w:tc>
          <w:tcPr>
            <w:tcW w:w="3402" w:type="dxa"/>
          </w:tcPr>
          <w:p w:rsidR="005B1787" w:rsidRPr="005B1787" w:rsidRDefault="005B1787" w:rsidP="005B1787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5B1787">
              <w:rPr>
                <w:rStyle w:val="SUBST0"/>
                <w:rFonts w:ascii="Times New Roman" w:hAnsi="Times New Roman" w:cs="Times New Roman"/>
                <w:b w:val="0"/>
                <w:bCs/>
                <w:i w:val="0"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5B1787">
              <w:rPr>
                <w:rStyle w:val="SUBST0"/>
                <w:rFonts w:ascii="Times New Roman" w:hAnsi="Times New Roman" w:cs="Times New Roman"/>
                <w:b w:val="0"/>
                <w:bCs/>
                <w:i w:val="0"/>
                <w:sz w:val="22"/>
                <w:szCs w:val="22"/>
              </w:rPr>
              <w:t>Новороснефтесервис</w:t>
            </w:r>
            <w:proofErr w:type="spellEnd"/>
            <w:r w:rsidRPr="005B1787">
              <w:rPr>
                <w:rStyle w:val="SUBST0"/>
                <w:rFonts w:ascii="Times New Roman" w:hAnsi="Times New Roman" w:cs="Times New Roman"/>
                <w:b w:val="0"/>
                <w:bCs/>
                <w:i w:val="0"/>
                <w:sz w:val="22"/>
                <w:szCs w:val="22"/>
              </w:rPr>
              <w:t>»</w:t>
            </w:r>
          </w:p>
        </w:tc>
        <w:tc>
          <w:tcPr>
            <w:tcW w:w="2127" w:type="dxa"/>
          </w:tcPr>
          <w:p w:rsidR="005B1787" w:rsidRPr="005B1787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78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Краснодарский край, г. Новороссийск, с. </w:t>
            </w:r>
            <w:proofErr w:type="spellStart"/>
            <w:r w:rsidRPr="005B178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Кирилловка</w:t>
            </w:r>
            <w:proofErr w:type="spellEnd"/>
          </w:p>
        </w:tc>
        <w:tc>
          <w:tcPr>
            <w:tcW w:w="3827" w:type="dxa"/>
          </w:tcPr>
          <w:p w:rsidR="005B1787" w:rsidRPr="005B1787" w:rsidRDefault="005B1787" w:rsidP="008C7F3F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178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5B1787" w:rsidRPr="005B1787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78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19.12.2013</w:t>
            </w:r>
          </w:p>
        </w:tc>
        <w:tc>
          <w:tcPr>
            <w:tcW w:w="1559" w:type="dxa"/>
          </w:tcPr>
          <w:p w:rsidR="005B1787" w:rsidRPr="005B1787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78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5B1787" w:rsidRPr="005B1787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78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5B1787" w:rsidRPr="002D336E" w:rsidRDefault="005B1787" w:rsidP="005B1787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5B1787" w:rsidRPr="002D336E" w:rsidTr="004C6A1B">
        <w:trPr>
          <w:cantSplit/>
          <w:trHeight w:val="191"/>
        </w:trPr>
        <w:tc>
          <w:tcPr>
            <w:tcW w:w="709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5B1787" w:rsidRPr="005B1787" w:rsidTr="005B1787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87" w:rsidRPr="005B1787" w:rsidRDefault="00D80CE4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  <w:r w:rsidR="006229A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87" w:rsidRPr="005B1787" w:rsidRDefault="005B1787" w:rsidP="005B1787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5B178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5B178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Новороснефтесервис</w:t>
            </w:r>
            <w:proofErr w:type="spellEnd"/>
            <w:r w:rsidRPr="005B178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87" w:rsidRPr="005B1787" w:rsidRDefault="005B1787" w:rsidP="005B1787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Российская Федерация, </w:t>
            </w:r>
            <w:r w:rsidRPr="005B178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Краснодарский край, г. Новороссийск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87" w:rsidRPr="005B1787" w:rsidRDefault="005B1787" w:rsidP="008C7F3F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178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87" w:rsidRPr="005B1787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78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19.12.2013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87" w:rsidRPr="005B1787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78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87" w:rsidRPr="005B1787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78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5B1787" w:rsidRDefault="005B1787" w:rsidP="00E36237">
      <w:pPr>
        <w:pageBreakBefore/>
        <w:jc w:val="both"/>
        <w:rPr>
          <w:sz w:val="22"/>
          <w:szCs w:val="22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5B1787" w:rsidRPr="002D336E" w:rsidTr="004C6A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5B1787" w:rsidRPr="002D336E" w:rsidRDefault="005B1787" w:rsidP="004C6A1B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13A13">
              <w:rPr>
                <w:sz w:val="22"/>
                <w:szCs w:val="22"/>
              </w:rPr>
              <w:t>5</w:t>
            </w:r>
            <w:r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5B1787" w:rsidRPr="002D336E" w:rsidRDefault="005B1787" w:rsidP="004C6A1B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места </w:t>
            </w:r>
            <w:r w:rsidRPr="002D336E">
              <w:rPr>
                <w:sz w:val="22"/>
                <w:szCs w:val="22"/>
              </w:rPr>
              <w:t xml:space="preserve">нахождения </w:t>
            </w:r>
            <w:r>
              <w:rPr>
                <w:sz w:val="22"/>
                <w:szCs w:val="22"/>
              </w:rPr>
              <w:t>аффилированного лица.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5B1787" w:rsidRPr="002D336E" w:rsidRDefault="005B1787" w:rsidP="004C6A1B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26.12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5B1787" w:rsidRPr="002D336E" w:rsidRDefault="005B1787" w:rsidP="004C6A1B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5B1787" w:rsidRDefault="005B1787" w:rsidP="005B1787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5B1787" w:rsidRPr="002D336E" w:rsidTr="00E36237">
        <w:trPr>
          <w:cantSplit/>
          <w:trHeight w:val="508"/>
        </w:trPr>
        <w:tc>
          <w:tcPr>
            <w:tcW w:w="709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5B1787" w:rsidRPr="005B1787" w:rsidTr="004C6A1B">
        <w:trPr>
          <w:cantSplit/>
          <w:trHeight w:val="191"/>
        </w:trPr>
        <w:tc>
          <w:tcPr>
            <w:tcW w:w="709" w:type="dxa"/>
          </w:tcPr>
          <w:p w:rsidR="005B1787" w:rsidRPr="005B1787" w:rsidRDefault="006229A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109.</w:t>
            </w:r>
          </w:p>
        </w:tc>
        <w:tc>
          <w:tcPr>
            <w:tcW w:w="3402" w:type="dxa"/>
          </w:tcPr>
          <w:p w:rsidR="005B1787" w:rsidRPr="005B1787" w:rsidRDefault="005B1787" w:rsidP="005B1787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5B178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</w:rPr>
              <w:t>Общество с ограниченной ответственностью «Газпромнефть Марин Бункер»</w:t>
            </w:r>
          </w:p>
        </w:tc>
        <w:tc>
          <w:tcPr>
            <w:tcW w:w="2127" w:type="dxa"/>
          </w:tcPr>
          <w:p w:rsidR="005B1787" w:rsidRPr="005B1787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78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Российская Федерация, 199106, Большой проспект В.О., д. 80, лит. </w:t>
            </w:r>
            <w:proofErr w:type="gramStart"/>
            <w:r w:rsidRPr="005B178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</w:t>
            </w:r>
            <w:proofErr w:type="gramEnd"/>
          </w:p>
        </w:tc>
        <w:tc>
          <w:tcPr>
            <w:tcW w:w="3827" w:type="dxa"/>
          </w:tcPr>
          <w:p w:rsidR="005B1787" w:rsidRPr="005B1787" w:rsidRDefault="005B1787" w:rsidP="005B1787">
            <w:pPr>
              <w:spacing w:before="240" w:after="240"/>
              <w:jc w:val="both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5B1787">
              <w:rPr>
                <w:rStyle w:val="SUBST0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5B1787" w:rsidRPr="005B1787" w:rsidRDefault="005B1787" w:rsidP="005B1787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178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</w:tcPr>
          <w:p w:rsidR="005B1787" w:rsidRPr="005B1787" w:rsidRDefault="005B1787" w:rsidP="005B1787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  <w:r w:rsidRPr="005B1787">
              <w:rPr>
                <w:rStyle w:val="SUBST0"/>
                <w:b w:val="0"/>
                <w:i w:val="0"/>
                <w:sz w:val="22"/>
                <w:szCs w:val="22"/>
              </w:rPr>
              <w:t>09.10.2007</w:t>
            </w:r>
          </w:p>
          <w:p w:rsidR="005B1787" w:rsidRPr="005B1787" w:rsidRDefault="005B1787" w:rsidP="005B1787">
            <w:pPr>
              <w:spacing w:before="240" w:after="240"/>
              <w:ind w:right="82"/>
              <w:jc w:val="center"/>
              <w:rPr>
                <w:rStyle w:val="SUBST0"/>
                <w:b w:val="0"/>
                <w:i w:val="0"/>
                <w:sz w:val="22"/>
                <w:szCs w:val="22"/>
              </w:rPr>
            </w:pPr>
          </w:p>
          <w:p w:rsidR="005B1787" w:rsidRPr="005B1787" w:rsidRDefault="005B1787" w:rsidP="005B1787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78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30.12.2009</w:t>
            </w:r>
          </w:p>
        </w:tc>
        <w:tc>
          <w:tcPr>
            <w:tcW w:w="1559" w:type="dxa"/>
          </w:tcPr>
          <w:p w:rsidR="005B1787" w:rsidRPr="005B1787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78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5B1787" w:rsidRPr="005B1787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78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5B1787" w:rsidRPr="002D336E" w:rsidRDefault="005B1787" w:rsidP="005B1787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5B1787" w:rsidRPr="002D336E" w:rsidTr="004C6A1B">
        <w:trPr>
          <w:cantSplit/>
          <w:trHeight w:val="191"/>
        </w:trPr>
        <w:tc>
          <w:tcPr>
            <w:tcW w:w="709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5B1787" w:rsidRPr="002D336E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5B1787" w:rsidRPr="005B1787" w:rsidTr="005B1787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87" w:rsidRPr="005B1787" w:rsidRDefault="006229A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87" w:rsidRPr="005B1787" w:rsidRDefault="005B1787" w:rsidP="005B1787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5B178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Общество с ограниченной ответственностью «Газпромнефть Марин Бункер»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87" w:rsidRPr="005B1787" w:rsidRDefault="005B1787" w:rsidP="005B1787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78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Российская Федерация, </w:t>
            </w: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г. Санкт-Петербург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87" w:rsidRPr="005B1787" w:rsidRDefault="005B1787" w:rsidP="005B1787">
            <w:pPr>
              <w:pStyle w:val="Default"/>
              <w:jc w:val="both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B178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  <w:p w:rsidR="005B1787" w:rsidRPr="005B1787" w:rsidRDefault="005B1787" w:rsidP="005B1787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178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ПАО «Газпром нефть» имеет право распоряжаться более чем 20 процентами общего количества голосов, приходящихся на доли, составляющие уставный капитал общества.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87" w:rsidRPr="005B1787" w:rsidRDefault="005B1787" w:rsidP="005B1787">
            <w:pPr>
              <w:pStyle w:val="Default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B178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09.10.2007</w:t>
            </w:r>
          </w:p>
          <w:p w:rsidR="005B1787" w:rsidRDefault="005B1787" w:rsidP="005B1787">
            <w:pPr>
              <w:pStyle w:val="Default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  <w:p w:rsidR="00EA6BEE" w:rsidRPr="005B1787" w:rsidRDefault="00EA6BEE" w:rsidP="005B1787">
            <w:pPr>
              <w:pStyle w:val="Default"/>
              <w:jc w:val="center"/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  <w:p w:rsidR="005B1787" w:rsidRPr="005B1787" w:rsidRDefault="005B1787" w:rsidP="005B1787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787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30.12.2009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87" w:rsidRPr="005B1787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78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787" w:rsidRPr="005B1787" w:rsidRDefault="005B1787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78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5B1787" w:rsidRDefault="005B1787" w:rsidP="00D80CE4">
      <w:pPr>
        <w:pageBreakBefore/>
        <w:jc w:val="both"/>
        <w:rPr>
          <w:sz w:val="22"/>
          <w:szCs w:val="22"/>
          <w:lang w:val="en-US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D80CE4" w:rsidRPr="002D336E" w:rsidTr="00D80C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80CE4" w:rsidRPr="002D336E" w:rsidRDefault="00D80CE4" w:rsidP="00D80CE4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36</w:t>
            </w:r>
            <w:r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80CE4" w:rsidRPr="002D336E" w:rsidRDefault="00D80CE4" w:rsidP="00D80CE4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Исключение лица из списка аффилированных лиц.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80CE4" w:rsidRPr="002D336E" w:rsidRDefault="00D80CE4" w:rsidP="00D80CE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28</w:t>
            </w:r>
            <w:r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  <w:lang w:val="en-US"/>
              </w:rPr>
              <w:t>2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80CE4" w:rsidRPr="002D336E" w:rsidRDefault="00D80CE4" w:rsidP="00D80CE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D80CE4" w:rsidRDefault="00D80CE4" w:rsidP="00D80CE4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D80CE4" w:rsidRPr="002D336E" w:rsidTr="00D80CE4">
        <w:trPr>
          <w:cantSplit/>
          <w:trHeight w:val="191"/>
        </w:trPr>
        <w:tc>
          <w:tcPr>
            <w:tcW w:w="709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D80CE4" w:rsidRPr="00D80CE4" w:rsidTr="00D80CE4">
        <w:trPr>
          <w:cantSplit/>
          <w:trHeight w:val="191"/>
        </w:trPr>
        <w:tc>
          <w:tcPr>
            <w:tcW w:w="709" w:type="dxa"/>
          </w:tcPr>
          <w:p w:rsidR="00D80CE4" w:rsidRPr="00D80CE4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0C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158.</w:t>
            </w:r>
          </w:p>
        </w:tc>
        <w:tc>
          <w:tcPr>
            <w:tcW w:w="3402" w:type="dxa"/>
          </w:tcPr>
          <w:p w:rsidR="00D80CE4" w:rsidRPr="00D80CE4" w:rsidRDefault="00D80CE4" w:rsidP="00D80CE4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0C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Gazprom Neft Equatorial B.V.</w:t>
            </w:r>
          </w:p>
        </w:tc>
        <w:tc>
          <w:tcPr>
            <w:tcW w:w="2127" w:type="dxa"/>
          </w:tcPr>
          <w:p w:rsidR="00D80CE4" w:rsidRPr="00D80CE4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0CE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Королевство Нидерландов, 1011</w:t>
            </w:r>
            <w:r w:rsidRPr="00D80CE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  <w:lang w:val="en-US"/>
              </w:rPr>
              <w:t>PZ</w:t>
            </w:r>
            <w:r w:rsidRPr="00D80CE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Амстердам, </w:t>
            </w:r>
            <w:proofErr w:type="spellStart"/>
            <w:r w:rsidRPr="00D80CE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Мюдерштраат</w:t>
            </w:r>
            <w:proofErr w:type="spellEnd"/>
            <w:r w:rsidRPr="00D80CE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5/</w:t>
            </w:r>
            <w:r w:rsidRPr="00D80CE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  <w:lang w:val="en-US"/>
              </w:rPr>
              <w:t>D</w:t>
            </w:r>
          </w:p>
        </w:tc>
        <w:tc>
          <w:tcPr>
            <w:tcW w:w="3827" w:type="dxa"/>
          </w:tcPr>
          <w:p w:rsidR="00D80CE4" w:rsidRPr="00D80CE4" w:rsidRDefault="00D80CE4" w:rsidP="00D80CE4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0CE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D80CE4" w:rsidRPr="00D80CE4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0CE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1</w:t>
            </w:r>
            <w:r w:rsidRPr="00D80CE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  <w:lang w:val="en-US"/>
              </w:rPr>
              <w:t>8</w:t>
            </w:r>
            <w:r w:rsidRPr="00D80CE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.0</w:t>
            </w:r>
            <w:r w:rsidRPr="00D80CE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  <w:lang w:val="en-US"/>
              </w:rPr>
              <w:t>3</w:t>
            </w:r>
            <w:r w:rsidRPr="00D80CE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.2010</w:t>
            </w:r>
          </w:p>
        </w:tc>
        <w:tc>
          <w:tcPr>
            <w:tcW w:w="1559" w:type="dxa"/>
          </w:tcPr>
          <w:p w:rsidR="00D80CE4" w:rsidRPr="00D80CE4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0C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D80CE4" w:rsidRPr="00D80CE4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0C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</w:tbl>
    <w:p w:rsidR="00D80CE4" w:rsidRPr="002D336E" w:rsidRDefault="00D80CE4" w:rsidP="00D80CE4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D80CE4" w:rsidRPr="002D336E" w:rsidTr="00D80CE4">
        <w:trPr>
          <w:cantSplit/>
          <w:trHeight w:val="191"/>
        </w:trPr>
        <w:tc>
          <w:tcPr>
            <w:tcW w:w="709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D80CE4" w:rsidRPr="002D336E" w:rsidTr="00D80CE4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E4" w:rsidRPr="003C22D9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E4" w:rsidRPr="003C22D9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E4" w:rsidRPr="003C22D9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E4" w:rsidRPr="003C22D9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E4" w:rsidRPr="003C22D9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E4" w:rsidRPr="003C22D9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D80CE4" w:rsidRDefault="00D80CE4" w:rsidP="00D80CE4">
      <w:pPr>
        <w:pageBreakBefore/>
        <w:jc w:val="both"/>
        <w:rPr>
          <w:sz w:val="22"/>
          <w:szCs w:val="22"/>
          <w:lang w:val="en-US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D80CE4" w:rsidRPr="002D336E" w:rsidTr="00D80C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80CE4" w:rsidRPr="002D336E" w:rsidRDefault="00D80CE4" w:rsidP="00D80CE4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37</w:t>
            </w:r>
            <w:r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80CE4" w:rsidRPr="002D336E" w:rsidRDefault="00D80CE4" w:rsidP="00D80CE4">
            <w:pPr>
              <w:spacing w:before="240"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Исключение лица из списка аффилированных лиц.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80CE4" w:rsidRPr="002D336E" w:rsidRDefault="00D80CE4" w:rsidP="00D80CE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29</w:t>
            </w:r>
            <w:r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  <w:lang w:val="en-US"/>
              </w:rPr>
              <w:t>2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80CE4" w:rsidRPr="002D336E" w:rsidRDefault="00D80CE4" w:rsidP="00D80CE4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D80CE4" w:rsidRDefault="00D80CE4" w:rsidP="00D80CE4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D80CE4" w:rsidRPr="002D336E" w:rsidTr="00D80CE4">
        <w:trPr>
          <w:cantSplit/>
          <w:trHeight w:val="191"/>
        </w:trPr>
        <w:tc>
          <w:tcPr>
            <w:tcW w:w="709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D80CE4" w:rsidRPr="00D80CE4" w:rsidTr="00D80CE4">
        <w:trPr>
          <w:cantSplit/>
          <w:trHeight w:val="191"/>
        </w:trPr>
        <w:tc>
          <w:tcPr>
            <w:tcW w:w="709" w:type="dxa"/>
          </w:tcPr>
          <w:p w:rsidR="00D80CE4" w:rsidRPr="00D80CE4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0C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16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2.</w:t>
            </w:r>
          </w:p>
        </w:tc>
        <w:tc>
          <w:tcPr>
            <w:tcW w:w="3402" w:type="dxa"/>
          </w:tcPr>
          <w:p w:rsidR="00D80CE4" w:rsidRPr="00D80CE4" w:rsidRDefault="00D80CE4" w:rsidP="00D80CE4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0C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Gazprom Neft CDP B.V.</w:t>
            </w:r>
          </w:p>
        </w:tc>
        <w:tc>
          <w:tcPr>
            <w:tcW w:w="2127" w:type="dxa"/>
          </w:tcPr>
          <w:p w:rsidR="00D80CE4" w:rsidRPr="00D80CE4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D80CE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  <w:lang w:val="en-US"/>
              </w:rPr>
              <w:t>Muiderstraat</w:t>
            </w:r>
            <w:proofErr w:type="spellEnd"/>
            <w:r w:rsidRPr="00D80CE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  <w:lang w:val="en-US"/>
              </w:rPr>
              <w:t xml:space="preserve"> 5/D 1011 PZ Amsterdam, the Netherlands</w:t>
            </w:r>
          </w:p>
        </w:tc>
        <w:tc>
          <w:tcPr>
            <w:tcW w:w="3827" w:type="dxa"/>
          </w:tcPr>
          <w:p w:rsidR="00D80CE4" w:rsidRPr="00D80CE4" w:rsidRDefault="00D80CE4" w:rsidP="00D80CE4">
            <w:pPr>
              <w:pStyle w:val="Default"/>
              <w:spacing w:before="240" w:after="2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0CE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Лицо принадлежит к той группе лиц, к которой принадлежит акционерное общество.</w:t>
            </w:r>
          </w:p>
        </w:tc>
        <w:tc>
          <w:tcPr>
            <w:tcW w:w="1701" w:type="dxa"/>
          </w:tcPr>
          <w:p w:rsidR="00D80CE4" w:rsidRPr="00D80CE4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0CE4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11.08.2010</w:t>
            </w:r>
          </w:p>
        </w:tc>
        <w:tc>
          <w:tcPr>
            <w:tcW w:w="1559" w:type="dxa"/>
          </w:tcPr>
          <w:p w:rsidR="00D80CE4" w:rsidRPr="00D80CE4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0C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D80CE4" w:rsidRPr="00D80CE4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0C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</w:tr>
    </w:tbl>
    <w:p w:rsidR="00D80CE4" w:rsidRPr="002D336E" w:rsidRDefault="00D80CE4" w:rsidP="00D80CE4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D80CE4" w:rsidRPr="002D336E" w:rsidTr="00D80CE4">
        <w:trPr>
          <w:cantSplit/>
          <w:trHeight w:val="191"/>
        </w:trPr>
        <w:tc>
          <w:tcPr>
            <w:tcW w:w="709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D80CE4" w:rsidRPr="002D336E" w:rsidTr="00D80CE4">
        <w:trPr>
          <w:cantSplit/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E4" w:rsidRPr="002D336E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E4" w:rsidRPr="003C22D9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E4" w:rsidRPr="003C22D9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E4" w:rsidRPr="003C22D9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E4" w:rsidRPr="003C22D9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E4" w:rsidRPr="003C22D9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CE4" w:rsidRPr="003C22D9" w:rsidRDefault="00D80CE4" w:rsidP="00D80CE4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22D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D80CE4" w:rsidRDefault="00D80CE4" w:rsidP="00D80CE4">
      <w:pPr>
        <w:jc w:val="both"/>
        <w:rPr>
          <w:sz w:val="22"/>
          <w:szCs w:val="22"/>
          <w:lang w:val="en-US"/>
        </w:rPr>
      </w:pPr>
    </w:p>
    <w:p w:rsidR="00D80CE4" w:rsidRPr="00D80CE4" w:rsidRDefault="00D80CE4" w:rsidP="00E36237">
      <w:pPr>
        <w:pageBreakBefore/>
        <w:jc w:val="both"/>
        <w:rPr>
          <w:sz w:val="22"/>
          <w:szCs w:val="22"/>
          <w:lang w:val="en-US"/>
        </w:rPr>
      </w:pPr>
    </w:p>
    <w:tbl>
      <w:tblPr>
        <w:tblW w:w="1474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9356"/>
        <w:gridCol w:w="2126"/>
        <w:gridCol w:w="2552"/>
      </w:tblGrid>
      <w:tr w:rsidR="00E718EF" w:rsidRPr="002D336E" w:rsidTr="004C6A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718EF" w:rsidRPr="002D336E" w:rsidRDefault="00E718EF" w:rsidP="00D80CE4">
            <w:pPr>
              <w:spacing w:before="240" w:after="240"/>
              <w:ind w:left="1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80CE4">
              <w:rPr>
                <w:sz w:val="22"/>
                <w:szCs w:val="22"/>
                <w:lang w:val="en-US"/>
              </w:rPr>
              <w:t>8</w:t>
            </w:r>
            <w:r w:rsidRPr="002D336E">
              <w:rPr>
                <w:sz w:val="22"/>
                <w:szCs w:val="22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718EF" w:rsidRPr="002D336E" w:rsidRDefault="00E718EF" w:rsidP="004C6A1B">
            <w:pPr>
              <w:spacing w:before="240" w:after="240"/>
              <w:ind w:right="1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даты наступления основания, в силу которого </w:t>
            </w:r>
            <w:r w:rsidRPr="00295BD8">
              <w:rPr>
                <w:rStyle w:val="SUBST0"/>
                <w:b w:val="0"/>
                <w:i w:val="0"/>
                <w:sz w:val="22"/>
              </w:rPr>
              <w:t>Дюков Александр Валерьевич</w:t>
            </w:r>
            <w:r>
              <w:rPr>
                <w:sz w:val="22"/>
                <w:szCs w:val="22"/>
              </w:rPr>
              <w:t xml:space="preserve"> признается аффилированным лицом.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718EF" w:rsidRPr="002D336E" w:rsidRDefault="00E718EF" w:rsidP="004C6A1B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</w:t>
            </w:r>
            <w:r w:rsidRPr="002D336E">
              <w:rPr>
                <w:sz w:val="22"/>
                <w:szCs w:val="22"/>
              </w:rPr>
              <w:t>.2016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E718EF" w:rsidRPr="002D336E" w:rsidRDefault="00E718EF" w:rsidP="004C6A1B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</w:t>
            </w:r>
            <w:r w:rsidRPr="002D336E">
              <w:rPr>
                <w:sz w:val="22"/>
                <w:szCs w:val="22"/>
              </w:rPr>
              <w:t>.2016</w:t>
            </w:r>
          </w:p>
        </w:tc>
      </w:tr>
    </w:tbl>
    <w:p w:rsidR="00E718EF" w:rsidRDefault="00E718EF" w:rsidP="00E718EF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E718EF" w:rsidRPr="002D336E" w:rsidTr="004C6A1B">
        <w:trPr>
          <w:cantSplit/>
          <w:trHeight w:val="191"/>
        </w:trPr>
        <w:tc>
          <w:tcPr>
            <w:tcW w:w="709" w:type="dxa"/>
          </w:tcPr>
          <w:p w:rsidR="00E718EF" w:rsidRPr="002D336E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E718EF" w:rsidRPr="002D336E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E718EF" w:rsidRPr="002D336E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E718EF" w:rsidRPr="002D336E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E718EF" w:rsidRPr="002D336E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E718EF" w:rsidRPr="002D336E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E718EF" w:rsidRPr="002D336E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E718EF" w:rsidRPr="00E718EF" w:rsidTr="004C6A1B">
        <w:trPr>
          <w:cantSplit/>
          <w:trHeight w:val="191"/>
        </w:trPr>
        <w:tc>
          <w:tcPr>
            <w:tcW w:w="709" w:type="dxa"/>
            <w:vMerge w:val="restart"/>
          </w:tcPr>
          <w:p w:rsidR="00E718EF" w:rsidRPr="00E718EF" w:rsidRDefault="006229A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402" w:type="dxa"/>
            <w:vMerge w:val="restart"/>
          </w:tcPr>
          <w:p w:rsidR="00E718EF" w:rsidRPr="00E718EF" w:rsidRDefault="00E718EF" w:rsidP="00E718EF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E718E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Дюков Александр Валерьевич</w:t>
            </w:r>
          </w:p>
        </w:tc>
        <w:tc>
          <w:tcPr>
            <w:tcW w:w="2127" w:type="dxa"/>
            <w:vMerge w:val="restart"/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7" w:type="dxa"/>
          </w:tcPr>
          <w:p w:rsidR="00E718EF" w:rsidRPr="00E718EF" w:rsidRDefault="00E718EF" w:rsidP="00E718EF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E718E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Генеральный директор.</w:t>
            </w:r>
          </w:p>
        </w:tc>
        <w:tc>
          <w:tcPr>
            <w:tcW w:w="1701" w:type="dxa"/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18E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31.12.2011</w:t>
            </w:r>
          </w:p>
        </w:tc>
        <w:tc>
          <w:tcPr>
            <w:tcW w:w="1559" w:type="dxa"/>
            <w:vMerge w:val="restart"/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18E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0,005357244</w:t>
            </w:r>
          </w:p>
        </w:tc>
        <w:tc>
          <w:tcPr>
            <w:tcW w:w="1418" w:type="dxa"/>
            <w:vMerge w:val="restart"/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18E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0,005357244</w:t>
            </w:r>
          </w:p>
        </w:tc>
      </w:tr>
      <w:tr w:rsidR="00E718EF" w:rsidRPr="00E718EF" w:rsidTr="004C6A1B">
        <w:trPr>
          <w:cantSplit/>
          <w:trHeight w:val="191"/>
        </w:trPr>
        <w:tc>
          <w:tcPr>
            <w:tcW w:w="709" w:type="dxa"/>
            <w:vMerge/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</w:tcPr>
          <w:p w:rsidR="00E718EF" w:rsidRPr="00E718EF" w:rsidRDefault="00E718EF" w:rsidP="00E718EF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E718E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Председатель Правления Общества.</w:t>
            </w:r>
          </w:p>
        </w:tc>
        <w:tc>
          <w:tcPr>
            <w:tcW w:w="1701" w:type="dxa"/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18E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31.12.2011</w:t>
            </w:r>
          </w:p>
        </w:tc>
        <w:tc>
          <w:tcPr>
            <w:tcW w:w="1559" w:type="dxa"/>
            <w:vMerge/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18EF" w:rsidRPr="00E718EF" w:rsidTr="004C6A1B">
        <w:trPr>
          <w:cantSplit/>
          <w:trHeight w:val="191"/>
        </w:trPr>
        <w:tc>
          <w:tcPr>
            <w:tcW w:w="709" w:type="dxa"/>
            <w:vMerge/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</w:tcPr>
          <w:p w:rsidR="00E718EF" w:rsidRPr="00E718EF" w:rsidRDefault="00E718EF" w:rsidP="00E718EF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E718E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Член Совета директоров Общества.</w:t>
            </w:r>
          </w:p>
        </w:tc>
        <w:tc>
          <w:tcPr>
            <w:tcW w:w="1701" w:type="dxa"/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18EF">
              <w:rPr>
                <w:rFonts w:ascii="Times New Roman" w:hAnsi="Times New Roman" w:cs="Times New Roman"/>
                <w:sz w:val="22"/>
                <w:szCs w:val="22"/>
              </w:rPr>
              <w:t>10.06.2016</w:t>
            </w:r>
          </w:p>
        </w:tc>
        <w:tc>
          <w:tcPr>
            <w:tcW w:w="1559" w:type="dxa"/>
            <w:vMerge/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E718EF" w:rsidRPr="002D336E" w:rsidRDefault="00E718EF" w:rsidP="00E718EF">
      <w:pPr>
        <w:spacing w:before="240" w:after="240"/>
        <w:rPr>
          <w:sz w:val="22"/>
          <w:szCs w:val="22"/>
        </w:rPr>
      </w:pPr>
      <w:r w:rsidRPr="002D336E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127"/>
        <w:gridCol w:w="3827"/>
        <w:gridCol w:w="1701"/>
        <w:gridCol w:w="1559"/>
        <w:gridCol w:w="1418"/>
      </w:tblGrid>
      <w:tr w:rsidR="00E718EF" w:rsidRPr="002D336E" w:rsidTr="004C6A1B">
        <w:trPr>
          <w:cantSplit/>
          <w:trHeight w:val="191"/>
        </w:trPr>
        <w:tc>
          <w:tcPr>
            <w:tcW w:w="709" w:type="dxa"/>
          </w:tcPr>
          <w:p w:rsidR="00E718EF" w:rsidRPr="002D336E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E718EF" w:rsidRPr="002D336E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E718EF" w:rsidRPr="002D336E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:rsidR="00E718EF" w:rsidRPr="002D336E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E718EF" w:rsidRPr="002D336E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E718EF" w:rsidRPr="002D336E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E718EF" w:rsidRPr="002D336E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336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E718EF" w:rsidRPr="00E718EF" w:rsidTr="004C6A1B">
        <w:trPr>
          <w:cantSplit/>
          <w:trHeight w:val="19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8EF" w:rsidRPr="00E718EF" w:rsidRDefault="006229A6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8EF" w:rsidRPr="00E718EF" w:rsidRDefault="00E718EF" w:rsidP="00E718EF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18E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Дюков Александр Валерьеви</w:t>
            </w:r>
            <w:bookmarkStart w:id="4" w:name="_GoBack"/>
            <w:bookmarkEnd w:id="4"/>
            <w:r w:rsidRPr="00E718E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ч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EF" w:rsidRPr="00E718EF" w:rsidRDefault="00E718EF" w:rsidP="00E718EF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E718E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Генеральный директор.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18E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31.12.201</w:t>
            </w: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18E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0,005357244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18E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0,005357244</w:t>
            </w:r>
          </w:p>
        </w:tc>
      </w:tr>
      <w:tr w:rsidR="00E718EF" w:rsidRPr="00E718EF" w:rsidTr="004C6A1B">
        <w:trPr>
          <w:cantSplit/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EF" w:rsidRPr="00E718EF" w:rsidRDefault="00E718EF" w:rsidP="00E718EF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E718E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Председатель Правления Общества.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EF" w:rsidRPr="00E718EF" w:rsidRDefault="00876093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31.12.2016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18EF" w:rsidRPr="00E718EF" w:rsidTr="004C6A1B">
        <w:trPr>
          <w:cantSplit/>
          <w:trHeight w:val="19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EF" w:rsidRPr="00E718EF" w:rsidRDefault="00E718EF" w:rsidP="00E718EF">
            <w:pPr>
              <w:pStyle w:val="Default"/>
              <w:spacing w:before="240" w:after="240"/>
              <w:rPr>
                <w:rFonts w:ascii="Times New Roman" w:hAnsi="Times New Roman" w:cs="Times New Roman"/>
                <w:sz w:val="22"/>
                <w:szCs w:val="22"/>
              </w:rPr>
            </w:pPr>
            <w:r w:rsidRPr="00E718EF">
              <w:rPr>
                <w:rStyle w:val="SUBST0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Член Совета директоров Общества.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18EF">
              <w:rPr>
                <w:rFonts w:ascii="Times New Roman" w:hAnsi="Times New Roman" w:cs="Times New Roman"/>
                <w:sz w:val="22"/>
                <w:szCs w:val="22"/>
              </w:rPr>
              <w:t>10.06.2016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EF" w:rsidRPr="00E718EF" w:rsidRDefault="00E718EF" w:rsidP="004C6A1B">
            <w:pPr>
              <w:pStyle w:val="Default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A15C8" w:rsidRPr="00AB5BC7" w:rsidRDefault="007A15C8" w:rsidP="006C2AC4">
      <w:pPr>
        <w:jc w:val="both"/>
        <w:rPr>
          <w:sz w:val="22"/>
          <w:szCs w:val="22"/>
        </w:rPr>
      </w:pPr>
    </w:p>
    <w:p w:rsidR="005607C4" w:rsidRPr="002D336E" w:rsidRDefault="005607C4" w:rsidP="006C2AC4">
      <w:pPr>
        <w:jc w:val="both"/>
        <w:rPr>
          <w:sz w:val="22"/>
          <w:szCs w:val="22"/>
        </w:rPr>
      </w:pPr>
      <w:r w:rsidRPr="002D336E">
        <w:rPr>
          <w:sz w:val="22"/>
          <w:szCs w:val="22"/>
        </w:rPr>
        <w:t xml:space="preserve">*Сведения о доли участия аффилированных лиц в уставном </w:t>
      </w:r>
      <w:proofErr w:type="gramStart"/>
      <w:r w:rsidRPr="002D336E">
        <w:rPr>
          <w:sz w:val="22"/>
          <w:szCs w:val="22"/>
        </w:rPr>
        <w:t>капитале</w:t>
      </w:r>
      <w:proofErr w:type="gramEnd"/>
      <w:r w:rsidRPr="002D336E">
        <w:rPr>
          <w:sz w:val="22"/>
          <w:szCs w:val="22"/>
        </w:rPr>
        <w:t xml:space="preserve"> Общества, % и доли принадлежащих им обыкновенных акций Общества, % указаны по данным держателя реест</w:t>
      </w:r>
      <w:r w:rsidR="00D80CE4">
        <w:rPr>
          <w:sz w:val="22"/>
          <w:szCs w:val="22"/>
        </w:rPr>
        <w:t>ра акционеров Общества - АО «ДРАГА</w:t>
      </w:r>
      <w:r w:rsidR="006C2AC4">
        <w:rPr>
          <w:sz w:val="22"/>
          <w:szCs w:val="22"/>
        </w:rPr>
        <w:t xml:space="preserve">» по состоянию на </w:t>
      </w:r>
      <w:r w:rsidR="005F21EF">
        <w:rPr>
          <w:sz w:val="22"/>
          <w:szCs w:val="22"/>
        </w:rPr>
        <w:t>26.04</w:t>
      </w:r>
      <w:r w:rsidR="006C2AC4">
        <w:rPr>
          <w:sz w:val="22"/>
          <w:szCs w:val="22"/>
        </w:rPr>
        <w:t>.201</w:t>
      </w:r>
      <w:r w:rsidR="005F21EF">
        <w:rPr>
          <w:sz w:val="22"/>
          <w:szCs w:val="22"/>
        </w:rPr>
        <w:t>6</w:t>
      </w:r>
      <w:r w:rsidR="006C2AC4">
        <w:rPr>
          <w:sz w:val="22"/>
          <w:szCs w:val="22"/>
        </w:rPr>
        <w:t xml:space="preserve"> г.</w:t>
      </w:r>
    </w:p>
    <w:sectPr w:rsidR="005607C4" w:rsidRPr="002D336E" w:rsidSect="00C93BA1">
      <w:footerReference w:type="default" r:id="rId10"/>
      <w:pgSz w:w="16838" w:h="11906" w:orient="landscape"/>
      <w:pgMar w:top="1135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CE4" w:rsidRDefault="00D80CE4" w:rsidP="001777FD">
      <w:r>
        <w:separator/>
      </w:r>
    </w:p>
  </w:endnote>
  <w:endnote w:type="continuationSeparator" w:id="0">
    <w:p w:rsidR="00D80CE4" w:rsidRDefault="00D80CE4" w:rsidP="00177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altName w:val="Albertus Medium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altName w:val="Webdings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3250596"/>
      <w:docPartObj>
        <w:docPartGallery w:val="Page Numbers (Bottom of Page)"/>
        <w:docPartUnique/>
      </w:docPartObj>
    </w:sdtPr>
    <w:sdtContent>
      <w:p w:rsidR="00D80CE4" w:rsidRDefault="00D80CE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BEE">
          <w:rPr>
            <w:noProof/>
          </w:rPr>
          <w:t>104</w:t>
        </w:r>
        <w:r>
          <w:rPr>
            <w:noProof/>
          </w:rPr>
          <w:fldChar w:fldCharType="end"/>
        </w:r>
      </w:p>
    </w:sdtContent>
  </w:sdt>
  <w:p w:rsidR="00D80CE4" w:rsidRDefault="00D80CE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CE4" w:rsidRDefault="00D80CE4" w:rsidP="001777FD">
      <w:r>
        <w:separator/>
      </w:r>
    </w:p>
  </w:footnote>
  <w:footnote w:type="continuationSeparator" w:id="0">
    <w:p w:rsidR="00D80CE4" w:rsidRDefault="00D80CE4" w:rsidP="001777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942A2"/>
    <w:multiLevelType w:val="hybridMultilevel"/>
    <w:tmpl w:val="0596CB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7301F9"/>
    <w:multiLevelType w:val="hybridMultilevel"/>
    <w:tmpl w:val="61AA3B44"/>
    <w:lvl w:ilvl="0" w:tplc="63342A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i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4C63FF6"/>
    <w:multiLevelType w:val="hybridMultilevel"/>
    <w:tmpl w:val="22B852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5C1180"/>
    <w:multiLevelType w:val="hybridMultilevel"/>
    <w:tmpl w:val="61AA3B44"/>
    <w:lvl w:ilvl="0" w:tplc="63342A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i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5853A51"/>
    <w:multiLevelType w:val="hybridMultilevel"/>
    <w:tmpl w:val="073AA3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2C39CB"/>
    <w:multiLevelType w:val="hybridMultilevel"/>
    <w:tmpl w:val="61AA3B44"/>
    <w:lvl w:ilvl="0" w:tplc="63342A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i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6983A78"/>
    <w:multiLevelType w:val="hybridMultilevel"/>
    <w:tmpl w:val="61AA3B44"/>
    <w:lvl w:ilvl="0" w:tplc="63342A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i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6C676AB"/>
    <w:multiLevelType w:val="hybridMultilevel"/>
    <w:tmpl w:val="85AEE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6E9"/>
    <w:rsid w:val="0000097D"/>
    <w:rsid w:val="00024023"/>
    <w:rsid w:val="0003676A"/>
    <w:rsid w:val="00050099"/>
    <w:rsid w:val="00075708"/>
    <w:rsid w:val="000969DE"/>
    <w:rsid w:val="000A1711"/>
    <w:rsid w:val="000B47F5"/>
    <w:rsid w:val="000C3C00"/>
    <w:rsid w:val="000C3DB6"/>
    <w:rsid w:val="000E19F9"/>
    <w:rsid w:val="00114C0C"/>
    <w:rsid w:val="00115AF6"/>
    <w:rsid w:val="00125A6B"/>
    <w:rsid w:val="00127E0B"/>
    <w:rsid w:val="001378A5"/>
    <w:rsid w:val="001545B4"/>
    <w:rsid w:val="0015530D"/>
    <w:rsid w:val="00165C7A"/>
    <w:rsid w:val="001777FD"/>
    <w:rsid w:val="00182716"/>
    <w:rsid w:val="001866B4"/>
    <w:rsid w:val="0019266D"/>
    <w:rsid w:val="001B22DE"/>
    <w:rsid w:val="001E09FE"/>
    <w:rsid w:val="001E13DA"/>
    <w:rsid w:val="001E21B0"/>
    <w:rsid w:val="001E534B"/>
    <w:rsid w:val="00203785"/>
    <w:rsid w:val="002056E9"/>
    <w:rsid w:val="00220F94"/>
    <w:rsid w:val="002265EB"/>
    <w:rsid w:val="00227C15"/>
    <w:rsid w:val="00232F3D"/>
    <w:rsid w:val="002339DC"/>
    <w:rsid w:val="00234357"/>
    <w:rsid w:val="002444EA"/>
    <w:rsid w:val="002502CD"/>
    <w:rsid w:val="002556F2"/>
    <w:rsid w:val="0026461B"/>
    <w:rsid w:val="00275520"/>
    <w:rsid w:val="00283A36"/>
    <w:rsid w:val="00295BD8"/>
    <w:rsid w:val="002A4FF0"/>
    <w:rsid w:val="002B6D2C"/>
    <w:rsid w:val="002C50C0"/>
    <w:rsid w:val="002D134E"/>
    <w:rsid w:val="002D336E"/>
    <w:rsid w:val="002F514D"/>
    <w:rsid w:val="0030360F"/>
    <w:rsid w:val="0030463B"/>
    <w:rsid w:val="0032193F"/>
    <w:rsid w:val="0032747B"/>
    <w:rsid w:val="00340696"/>
    <w:rsid w:val="00362AF4"/>
    <w:rsid w:val="00362EF9"/>
    <w:rsid w:val="00377FD6"/>
    <w:rsid w:val="003B6E38"/>
    <w:rsid w:val="003C22D9"/>
    <w:rsid w:val="003C5077"/>
    <w:rsid w:val="003E3004"/>
    <w:rsid w:val="0040059A"/>
    <w:rsid w:val="00413A13"/>
    <w:rsid w:val="00414327"/>
    <w:rsid w:val="00442060"/>
    <w:rsid w:val="004561E9"/>
    <w:rsid w:val="00457083"/>
    <w:rsid w:val="004676E8"/>
    <w:rsid w:val="0046783E"/>
    <w:rsid w:val="00480481"/>
    <w:rsid w:val="00491D63"/>
    <w:rsid w:val="004C5469"/>
    <w:rsid w:val="004C6A1B"/>
    <w:rsid w:val="004F268E"/>
    <w:rsid w:val="005174F5"/>
    <w:rsid w:val="00517C12"/>
    <w:rsid w:val="005206A1"/>
    <w:rsid w:val="005403D3"/>
    <w:rsid w:val="00547616"/>
    <w:rsid w:val="00550F50"/>
    <w:rsid w:val="00556147"/>
    <w:rsid w:val="00557892"/>
    <w:rsid w:val="005607C4"/>
    <w:rsid w:val="00570DDF"/>
    <w:rsid w:val="00572B55"/>
    <w:rsid w:val="00573DC5"/>
    <w:rsid w:val="00575349"/>
    <w:rsid w:val="00583568"/>
    <w:rsid w:val="005A1770"/>
    <w:rsid w:val="005B1787"/>
    <w:rsid w:val="005C5A73"/>
    <w:rsid w:val="005D3E1C"/>
    <w:rsid w:val="005E3EF8"/>
    <w:rsid w:val="005E40CB"/>
    <w:rsid w:val="005F21EF"/>
    <w:rsid w:val="00607BDA"/>
    <w:rsid w:val="006113DA"/>
    <w:rsid w:val="006229A6"/>
    <w:rsid w:val="0064139C"/>
    <w:rsid w:val="00657C84"/>
    <w:rsid w:val="0067435C"/>
    <w:rsid w:val="00691100"/>
    <w:rsid w:val="006A023D"/>
    <w:rsid w:val="006B65C4"/>
    <w:rsid w:val="006C0EFE"/>
    <w:rsid w:val="006C1D87"/>
    <w:rsid w:val="006C2AC4"/>
    <w:rsid w:val="006D4A92"/>
    <w:rsid w:val="006D4FA4"/>
    <w:rsid w:val="006D61A6"/>
    <w:rsid w:val="006E766F"/>
    <w:rsid w:val="006F277F"/>
    <w:rsid w:val="00736F88"/>
    <w:rsid w:val="00740546"/>
    <w:rsid w:val="00746D99"/>
    <w:rsid w:val="0075737F"/>
    <w:rsid w:val="007674A1"/>
    <w:rsid w:val="00776F73"/>
    <w:rsid w:val="00785822"/>
    <w:rsid w:val="00786730"/>
    <w:rsid w:val="007924B2"/>
    <w:rsid w:val="007A15C8"/>
    <w:rsid w:val="007C5189"/>
    <w:rsid w:val="007C7EBB"/>
    <w:rsid w:val="007D160A"/>
    <w:rsid w:val="007D1A43"/>
    <w:rsid w:val="007D389D"/>
    <w:rsid w:val="007D63DE"/>
    <w:rsid w:val="007E5ECF"/>
    <w:rsid w:val="007E7D4C"/>
    <w:rsid w:val="008133DB"/>
    <w:rsid w:val="00815AC1"/>
    <w:rsid w:val="008415FA"/>
    <w:rsid w:val="00847B9A"/>
    <w:rsid w:val="00853B0B"/>
    <w:rsid w:val="00876093"/>
    <w:rsid w:val="00897E5F"/>
    <w:rsid w:val="008A37F9"/>
    <w:rsid w:val="008B42CD"/>
    <w:rsid w:val="008C7F3F"/>
    <w:rsid w:val="008D30EF"/>
    <w:rsid w:val="00914071"/>
    <w:rsid w:val="00966BBF"/>
    <w:rsid w:val="00990724"/>
    <w:rsid w:val="009933C3"/>
    <w:rsid w:val="009A0E0A"/>
    <w:rsid w:val="009B54DC"/>
    <w:rsid w:val="009C6448"/>
    <w:rsid w:val="009C66E2"/>
    <w:rsid w:val="009F19AD"/>
    <w:rsid w:val="009F257C"/>
    <w:rsid w:val="00A017F7"/>
    <w:rsid w:val="00A35064"/>
    <w:rsid w:val="00A474E5"/>
    <w:rsid w:val="00A47519"/>
    <w:rsid w:val="00A5670D"/>
    <w:rsid w:val="00A64C55"/>
    <w:rsid w:val="00A84CBA"/>
    <w:rsid w:val="00AB5BC7"/>
    <w:rsid w:val="00AB6C63"/>
    <w:rsid w:val="00AD018B"/>
    <w:rsid w:val="00AE3A8A"/>
    <w:rsid w:val="00B009F6"/>
    <w:rsid w:val="00B02DDF"/>
    <w:rsid w:val="00B0334E"/>
    <w:rsid w:val="00B57C90"/>
    <w:rsid w:val="00B8016D"/>
    <w:rsid w:val="00C10217"/>
    <w:rsid w:val="00C129D6"/>
    <w:rsid w:val="00C26A69"/>
    <w:rsid w:val="00C41697"/>
    <w:rsid w:val="00C53B88"/>
    <w:rsid w:val="00C80569"/>
    <w:rsid w:val="00C93BA1"/>
    <w:rsid w:val="00CA4D17"/>
    <w:rsid w:val="00CA6C00"/>
    <w:rsid w:val="00CA7153"/>
    <w:rsid w:val="00CB0309"/>
    <w:rsid w:val="00CD5C5F"/>
    <w:rsid w:val="00CE128F"/>
    <w:rsid w:val="00D01521"/>
    <w:rsid w:val="00D12AE0"/>
    <w:rsid w:val="00D16FDE"/>
    <w:rsid w:val="00D32796"/>
    <w:rsid w:val="00D34C0A"/>
    <w:rsid w:val="00D47F57"/>
    <w:rsid w:val="00D552FA"/>
    <w:rsid w:val="00D555D5"/>
    <w:rsid w:val="00D7266E"/>
    <w:rsid w:val="00D75A21"/>
    <w:rsid w:val="00D80CE4"/>
    <w:rsid w:val="00D9366D"/>
    <w:rsid w:val="00DA6EBC"/>
    <w:rsid w:val="00DB03FF"/>
    <w:rsid w:val="00DB0D8E"/>
    <w:rsid w:val="00DC49E1"/>
    <w:rsid w:val="00DD4B08"/>
    <w:rsid w:val="00DE1E85"/>
    <w:rsid w:val="00DF4D36"/>
    <w:rsid w:val="00DF7501"/>
    <w:rsid w:val="00E1053F"/>
    <w:rsid w:val="00E16238"/>
    <w:rsid w:val="00E25DED"/>
    <w:rsid w:val="00E36237"/>
    <w:rsid w:val="00E56327"/>
    <w:rsid w:val="00E718EF"/>
    <w:rsid w:val="00E72C60"/>
    <w:rsid w:val="00E75983"/>
    <w:rsid w:val="00E96452"/>
    <w:rsid w:val="00EA6BEE"/>
    <w:rsid w:val="00EB4FC2"/>
    <w:rsid w:val="00EB59FF"/>
    <w:rsid w:val="00EC269C"/>
    <w:rsid w:val="00ED06C7"/>
    <w:rsid w:val="00EF7A56"/>
    <w:rsid w:val="00F21483"/>
    <w:rsid w:val="00F22FC0"/>
    <w:rsid w:val="00F24BF5"/>
    <w:rsid w:val="00F45DFF"/>
    <w:rsid w:val="00F4782B"/>
    <w:rsid w:val="00F7141F"/>
    <w:rsid w:val="00F74573"/>
    <w:rsid w:val="00F979C4"/>
    <w:rsid w:val="00FB3238"/>
    <w:rsid w:val="00FB5B41"/>
    <w:rsid w:val="00FB73B9"/>
    <w:rsid w:val="00FD180C"/>
    <w:rsid w:val="00FD21A0"/>
    <w:rsid w:val="00FD2861"/>
    <w:rsid w:val="00FE20A5"/>
    <w:rsid w:val="00FE3EA4"/>
    <w:rsid w:val="00FE77A4"/>
    <w:rsid w:val="00FF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E128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5607C4"/>
    <w:pPr>
      <w:keepNext/>
      <w:suppressAutoHyphens w:val="0"/>
      <w:spacing w:before="240"/>
      <w:outlineLvl w:val="0"/>
    </w:pPr>
    <w:rPr>
      <w:b/>
      <w:bCs/>
      <w:spacing w:val="40"/>
      <w:sz w:val="22"/>
      <w:szCs w:val="2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D4B08"/>
    <w:pPr>
      <w:widowControl w:val="0"/>
      <w:suppressAutoHyphens w:val="0"/>
      <w:autoSpaceDE w:val="0"/>
      <w:autoSpaceDN w:val="0"/>
      <w:adjustRightInd w:val="0"/>
      <w:spacing w:before="240" w:after="40"/>
      <w:outlineLvl w:val="1"/>
    </w:pPr>
    <w:rPr>
      <w:b/>
      <w:bCs/>
      <w:sz w:val="22"/>
      <w:szCs w:val="22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607C4"/>
    <w:pPr>
      <w:keepNext/>
      <w:suppressAutoHyphens w:val="0"/>
      <w:ind w:left="-108"/>
      <w:jc w:val="center"/>
      <w:outlineLvl w:val="2"/>
    </w:pPr>
    <w:rPr>
      <w:b/>
      <w:bCs/>
      <w:spacing w:val="40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unhideWhenUsed/>
    <w:qFormat/>
    <w:rsid w:val="005607C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4077" w:themeColor="accent1"/>
    </w:rPr>
  </w:style>
  <w:style w:type="paragraph" w:styleId="5">
    <w:name w:val="heading 5"/>
    <w:basedOn w:val="a"/>
    <w:next w:val="a"/>
    <w:link w:val="50"/>
    <w:uiPriority w:val="99"/>
    <w:qFormat/>
    <w:rsid w:val="005607C4"/>
    <w:pPr>
      <w:keepNext/>
      <w:suppressAutoHyphens w:val="0"/>
      <w:spacing w:before="240"/>
      <w:outlineLvl w:val="4"/>
    </w:pPr>
    <w:rPr>
      <w:b/>
      <w:bCs/>
      <w:spacing w:val="4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07C4"/>
    <w:pPr>
      <w:keepNext/>
      <w:suppressAutoHyphens w:val="0"/>
      <w:spacing w:before="360"/>
      <w:jc w:val="center"/>
      <w:outlineLvl w:val="5"/>
    </w:pPr>
    <w:rPr>
      <w:b/>
      <w:bCs/>
      <w:spacing w:val="40"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07C4"/>
    <w:pPr>
      <w:keepNext/>
      <w:suppressAutoHyphens w:val="0"/>
      <w:ind w:left="-108" w:right="-108"/>
      <w:jc w:val="center"/>
      <w:outlineLvl w:val="6"/>
    </w:pPr>
    <w:rPr>
      <w:color w:val="FF000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07C4"/>
    <w:pPr>
      <w:keepNext/>
      <w:suppressAutoHyphens w:val="0"/>
      <w:ind w:left="-108" w:right="-108"/>
      <w:jc w:val="center"/>
      <w:outlineLvl w:val="7"/>
    </w:pPr>
    <w:rPr>
      <w:color w:val="FF0000"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07C4"/>
    <w:pPr>
      <w:keepNext/>
      <w:suppressAutoHyphens w:val="0"/>
      <w:spacing w:before="240"/>
      <w:ind w:left="-108" w:right="-108"/>
      <w:jc w:val="center"/>
      <w:outlineLvl w:val="8"/>
    </w:pPr>
    <w:rPr>
      <w:color w:val="FF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D4B0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Subst">
    <w:name w:val="Subst"/>
    <w:uiPriority w:val="99"/>
    <w:rsid w:val="00DD4B08"/>
    <w:rPr>
      <w:b/>
      <w:i/>
    </w:rPr>
  </w:style>
  <w:style w:type="character" w:customStyle="1" w:styleId="a3">
    <w:name w:val="Текст примечания Знак"/>
    <w:link w:val="a4"/>
    <w:uiPriority w:val="99"/>
    <w:locked/>
    <w:rsid w:val="00DD4B08"/>
    <w:rPr>
      <w:rFonts w:ascii="Arial" w:hAnsi="Arial"/>
      <w:sz w:val="20"/>
    </w:rPr>
  </w:style>
  <w:style w:type="paragraph" w:styleId="a4">
    <w:name w:val="annotation text"/>
    <w:basedOn w:val="a"/>
    <w:link w:val="a3"/>
    <w:uiPriority w:val="99"/>
    <w:rsid w:val="00DD4B08"/>
    <w:pPr>
      <w:widowControl w:val="0"/>
      <w:suppressAutoHyphens w:val="0"/>
      <w:overflowPunct w:val="0"/>
      <w:autoSpaceDE w:val="0"/>
      <w:autoSpaceDN w:val="0"/>
      <w:adjustRightInd w:val="0"/>
      <w:spacing w:before="60"/>
      <w:ind w:left="340" w:firstLine="511"/>
      <w:jc w:val="both"/>
      <w:textAlignment w:val="baseline"/>
    </w:pPr>
    <w:rPr>
      <w:rFonts w:ascii="Arial" w:eastAsiaTheme="minorHAnsi" w:hAnsi="Arial" w:cstheme="minorBidi"/>
      <w:szCs w:val="22"/>
      <w:lang w:eastAsia="en-US"/>
    </w:rPr>
  </w:style>
  <w:style w:type="character" w:customStyle="1" w:styleId="11">
    <w:name w:val="Текст примечания Знак1"/>
    <w:basedOn w:val="a0"/>
    <w:uiPriority w:val="99"/>
    <w:semiHidden/>
    <w:rsid w:val="00DD4B0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annotation reference"/>
    <w:basedOn w:val="a0"/>
    <w:uiPriority w:val="99"/>
    <w:semiHidden/>
    <w:rsid w:val="00DD4B08"/>
    <w:rPr>
      <w:rFonts w:cs="Times New Roman"/>
      <w:sz w:val="16"/>
    </w:rPr>
  </w:style>
  <w:style w:type="paragraph" w:customStyle="1" w:styleId="Default">
    <w:name w:val="Default"/>
    <w:rsid w:val="00DD4B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D4B08"/>
    <w:pPr>
      <w:suppressAutoHyphens w:val="0"/>
      <w:ind w:left="708"/>
    </w:pPr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D4B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4B08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1"/>
    <w:uiPriority w:val="59"/>
    <w:rsid w:val="00897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9"/>
    <w:rsid w:val="005607C4"/>
    <w:rPr>
      <w:rFonts w:asciiTheme="majorHAnsi" w:eastAsiaTheme="majorEastAsia" w:hAnsiTheme="majorHAnsi" w:cstheme="majorBidi"/>
      <w:b/>
      <w:bCs/>
      <w:i/>
      <w:iCs/>
      <w:color w:val="004077" w:themeColor="accent1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5607C4"/>
    <w:rPr>
      <w:rFonts w:ascii="Times New Roman" w:eastAsia="Times New Roman" w:hAnsi="Times New Roman" w:cs="Times New Roman"/>
      <w:b/>
      <w:bCs/>
      <w:spacing w:val="4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607C4"/>
    <w:rPr>
      <w:rFonts w:ascii="Times New Roman" w:eastAsia="Times New Roman" w:hAnsi="Times New Roman" w:cs="Times New Roman"/>
      <w:b/>
      <w:bCs/>
      <w:spacing w:val="4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607C4"/>
    <w:rPr>
      <w:rFonts w:ascii="Times New Roman" w:eastAsia="Times New Roman" w:hAnsi="Times New Roman" w:cs="Times New Roman"/>
      <w:b/>
      <w:bCs/>
      <w:spacing w:val="4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07C4"/>
    <w:rPr>
      <w:rFonts w:ascii="Times New Roman" w:eastAsia="Times New Roman" w:hAnsi="Times New Roman" w:cs="Times New Roman"/>
      <w:b/>
      <w:bCs/>
      <w:spacing w:val="4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07C4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07C4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07C4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a">
    <w:name w:val="Title"/>
    <w:basedOn w:val="a"/>
    <w:link w:val="ab"/>
    <w:uiPriority w:val="99"/>
    <w:qFormat/>
    <w:rsid w:val="005607C4"/>
    <w:pPr>
      <w:suppressAutoHyphens w:val="0"/>
      <w:jc w:val="center"/>
    </w:pPr>
    <w:rPr>
      <w:b/>
      <w:bCs/>
      <w:spacing w:val="40"/>
      <w:sz w:val="24"/>
      <w:szCs w:val="24"/>
      <w:lang w:eastAsia="ru-RU"/>
    </w:rPr>
  </w:style>
  <w:style w:type="character" w:customStyle="1" w:styleId="ab">
    <w:name w:val="Название Знак"/>
    <w:basedOn w:val="a0"/>
    <w:link w:val="aa"/>
    <w:uiPriority w:val="99"/>
    <w:rsid w:val="005607C4"/>
    <w:rPr>
      <w:rFonts w:ascii="Times New Roman" w:eastAsia="Times New Roman" w:hAnsi="Times New Roman" w:cs="Times New Roman"/>
      <w:b/>
      <w:bCs/>
      <w:spacing w:val="40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rsid w:val="005607C4"/>
    <w:pPr>
      <w:suppressAutoHyphens w:val="0"/>
      <w:ind w:right="-414"/>
      <w:jc w:val="center"/>
    </w:pPr>
    <w:rPr>
      <w:sz w:val="22"/>
      <w:szCs w:val="22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5607C4"/>
    <w:rPr>
      <w:rFonts w:ascii="Times New Roman" w:eastAsia="Times New Roman" w:hAnsi="Times New Roman" w:cs="Times New Roman"/>
      <w:lang w:eastAsia="ru-RU"/>
    </w:rPr>
  </w:style>
  <w:style w:type="character" w:customStyle="1" w:styleId="SUBST0">
    <w:name w:val="__SUBST"/>
    <w:uiPriority w:val="99"/>
    <w:rsid w:val="005607C4"/>
    <w:rPr>
      <w:b/>
      <w:i/>
      <w:sz w:val="20"/>
    </w:rPr>
  </w:style>
  <w:style w:type="paragraph" w:styleId="21">
    <w:name w:val="Body Text 2"/>
    <w:basedOn w:val="a"/>
    <w:link w:val="22"/>
    <w:uiPriority w:val="99"/>
    <w:rsid w:val="005607C4"/>
    <w:pPr>
      <w:suppressAutoHyphens w:val="0"/>
      <w:spacing w:before="120"/>
      <w:jc w:val="center"/>
    </w:pPr>
    <w:rPr>
      <w:color w:val="FF0000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607C4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5607C4"/>
    <w:pPr>
      <w:suppressAutoHyphens w:val="0"/>
      <w:spacing w:before="120"/>
    </w:pPr>
    <w:rPr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560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5607C4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5607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uiPriority w:val="99"/>
    <w:rsid w:val="005607C4"/>
    <w:rPr>
      <w:rFonts w:cs="Times New Roman"/>
    </w:rPr>
  </w:style>
  <w:style w:type="paragraph" w:styleId="33">
    <w:name w:val="Body Text Indent 3"/>
    <w:basedOn w:val="a"/>
    <w:link w:val="34"/>
    <w:uiPriority w:val="99"/>
    <w:rsid w:val="005607C4"/>
    <w:pPr>
      <w:suppressAutoHyphens w:val="0"/>
      <w:spacing w:line="360" w:lineRule="auto"/>
      <w:ind w:left="1440" w:firstLine="357"/>
      <w:jc w:val="both"/>
    </w:pPr>
    <w:rPr>
      <w:sz w:val="22"/>
      <w:szCs w:val="22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5607C4"/>
    <w:rPr>
      <w:rFonts w:ascii="Times New Roman" w:eastAsia="Times New Roman" w:hAnsi="Times New Roman" w:cs="Times New Roman"/>
      <w:lang w:eastAsia="ru-RU"/>
    </w:rPr>
  </w:style>
  <w:style w:type="paragraph" w:styleId="af1">
    <w:name w:val="header"/>
    <w:basedOn w:val="a"/>
    <w:link w:val="af2"/>
    <w:uiPriority w:val="99"/>
    <w:rsid w:val="005607C4"/>
    <w:pPr>
      <w:tabs>
        <w:tab w:val="center" w:pos="4677"/>
        <w:tab w:val="right" w:pos="9355"/>
      </w:tabs>
      <w:suppressAutoHyphens w:val="0"/>
    </w:pPr>
    <w:rPr>
      <w:lang w:val="en-AU"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607C4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prilozhenie">
    <w:name w:val="prilozhenie"/>
    <w:basedOn w:val="a"/>
    <w:uiPriority w:val="99"/>
    <w:rsid w:val="005607C4"/>
    <w:pPr>
      <w:suppressAutoHyphens w:val="0"/>
      <w:ind w:firstLine="709"/>
      <w:jc w:val="both"/>
    </w:pPr>
    <w:rPr>
      <w:sz w:val="24"/>
      <w:szCs w:val="24"/>
      <w:lang w:eastAsia="en-US"/>
    </w:rPr>
  </w:style>
  <w:style w:type="paragraph" w:customStyle="1" w:styleId="SubHeading1">
    <w:name w:val="Sub Heading 1"/>
    <w:uiPriority w:val="99"/>
    <w:rsid w:val="005607C4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f3">
    <w:name w:val="Body Text Indent"/>
    <w:basedOn w:val="a"/>
    <w:link w:val="af4"/>
    <w:uiPriority w:val="99"/>
    <w:rsid w:val="005607C4"/>
    <w:pPr>
      <w:suppressAutoHyphens w:val="0"/>
      <w:jc w:val="both"/>
    </w:pPr>
    <w:rPr>
      <w:sz w:val="22"/>
      <w:szCs w:val="22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5607C4"/>
    <w:rPr>
      <w:rFonts w:ascii="Times New Roman" w:eastAsia="Times New Roman" w:hAnsi="Times New Roman" w:cs="Times New Roman"/>
      <w:lang w:eastAsia="ru-RU"/>
    </w:rPr>
  </w:style>
  <w:style w:type="paragraph" w:styleId="23">
    <w:name w:val="Body Text Indent 2"/>
    <w:basedOn w:val="a"/>
    <w:link w:val="24"/>
    <w:uiPriority w:val="99"/>
    <w:rsid w:val="005607C4"/>
    <w:pPr>
      <w:suppressAutoHyphens w:val="0"/>
      <w:ind w:left="-2808" w:firstLine="2808"/>
      <w:jc w:val="both"/>
    </w:pPr>
    <w:rPr>
      <w:sz w:val="22"/>
      <w:szCs w:val="22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607C4"/>
    <w:rPr>
      <w:rFonts w:ascii="Times New Roman" w:eastAsia="Times New Roman" w:hAnsi="Times New Roman" w:cs="Times New Roman"/>
      <w:lang w:eastAsia="ru-RU"/>
    </w:rPr>
  </w:style>
  <w:style w:type="character" w:customStyle="1" w:styleId="rvts482213">
    <w:name w:val="rvts482213"/>
    <w:basedOn w:val="a0"/>
    <w:uiPriority w:val="99"/>
    <w:rsid w:val="005607C4"/>
    <w:rPr>
      <w:rFonts w:ascii="Verdana" w:hAnsi="Verdana" w:cs="Verdana"/>
      <w:color w:val="000000"/>
      <w:sz w:val="16"/>
      <w:szCs w:val="16"/>
      <w:u w:val="none"/>
      <w:effect w:val="none"/>
      <w:shd w:val="clear" w:color="auto" w:fill="auto"/>
    </w:rPr>
  </w:style>
  <w:style w:type="paragraph" w:styleId="af5">
    <w:name w:val="Document Map"/>
    <w:basedOn w:val="a"/>
    <w:link w:val="af6"/>
    <w:uiPriority w:val="99"/>
    <w:semiHidden/>
    <w:rsid w:val="005607C4"/>
    <w:pPr>
      <w:shd w:val="clear" w:color="auto" w:fill="000080"/>
      <w:suppressAutoHyphens w:val="0"/>
    </w:pPr>
    <w:rPr>
      <w:rFonts w:ascii="Tahoma" w:hAnsi="Tahoma" w:cs="Tahoma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5607C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7">
    <w:name w:val="......."/>
    <w:basedOn w:val="Default"/>
    <w:next w:val="Default"/>
    <w:uiPriority w:val="99"/>
    <w:rsid w:val="005607C4"/>
    <w:pPr>
      <w:spacing w:before="240"/>
    </w:pPr>
    <w:rPr>
      <w:rFonts w:ascii="Times New Roman" w:hAnsi="Times New Roman" w:cs="Times New Roman"/>
      <w:color w:val="auto"/>
    </w:rPr>
  </w:style>
  <w:style w:type="paragraph" w:customStyle="1" w:styleId="af8">
    <w:name w:val="........ ....."/>
    <w:basedOn w:val="Default"/>
    <w:next w:val="Default"/>
    <w:uiPriority w:val="99"/>
    <w:rsid w:val="005607C4"/>
    <w:pPr>
      <w:spacing w:after="120"/>
    </w:pPr>
    <w:rPr>
      <w:rFonts w:ascii="Times New Roman" w:hAnsi="Times New Roman" w:cs="Times New Roman"/>
      <w:color w:val="auto"/>
    </w:rPr>
  </w:style>
  <w:style w:type="character" w:customStyle="1" w:styleId="results">
    <w:name w:val="results"/>
    <w:basedOn w:val="a0"/>
    <w:uiPriority w:val="99"/>
    <w:rsid w:val="005607C4"/>
    <w:rPr>
      <w:rFonts w:cs="Times New Roman"/>
    </w:rPr>
  </w:style>
  <w:style w:type="character" w:styleId="af9">
    <w:name w:val="Strong"/>
    <w:basedOn w:val="a0"/>
    <w:uiPriority w:val="99"/>
    <w:qFormat/>
    <w:rsid w:val="005607C4"/>
    <w:rPr>
      <w:rFonts w:cs="Times New Roman"/>
      <w:b/>
      <w:bCs/>
    </w:rPr>
  </w:style>
  <w:style w:type="paragraph" w:customStyle="1" w:styleId="ConsNormal">
    <w:name w:val="ConsNormal"/>
    <w:uiPriority w:val="99"/>
    <w:rsid w:val="005607C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a">
    <w:name w:val="Hyperlink"/>
    <w:basedOn w:val="a0"/>
    <w:uiPriority w:val="99"/>
    <w:unhideWhenUsed/>
    <w:rsid w:val="005607C4"/>
    <w:rPr>
      <w:rFonts w:cs="Times New Roman"/>
      <w:color w:val="0070BA" w:themeColor="hyperlink"/>
      <w:u w:val="single"/>
    </w:rPr>
  </w:style>
  <w:style w:type="paragraph" w:styleId="afb">
    <w:name w:val="Plain Text"/>
    <w:basedOn w:val="a"/>
    <w:link w:val="afc"/>
    <w:uiPriority w:val="99"/>
    <w:semiHidden/>
    <w:unhideWhenUsed/>
    <w:rsid w:val="005607C4"/>
    <w:pPr>
      <w:suppressAutoHyphens w:val="0"/>
    </w:pPr>
    <w:rPr>
      <w:rFonts w:ascii="Courier New" w:hAnsi="Courier New" w:cs="Courier New"/>
      <w:lang w:eastAsia="ru-RU"/>
    </w:rPr>
  </w:style>
  <w:style w:type="character" w:customStyle="1" w:styleId="afc">
    <w:name w:val="Текст Знак"/>
    <w:basedOn w:val="a0"/>
    <w:link w:val="afb"/>
    <w:uiPriority w:val="99"/>
    <w:semiHidden/>
    <w:rsid w:val="005607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annotation subject"/>
    <w:basedOn w:val="a4"/>
    <w:next w:val="a4"/>
    <w:link w:val="afe"/>
    <w:uiPriority w:val="99"/>
    <w:semiHidden/>
    <w:unhideWhenUsed/>
    <w:rsid w:val="005607C4"/>
    <w:pPr>
      <w:widowControl/>
      <w:overflowPunct/>
      <w:autoSpaceDE/>
      <w:autoSpaceDN/>
      <w:adjustRightInd/>
      <w:spacing w:before="0"/>
      <w:ind w:left="0" w:firstLine="0"/>
      <w:jc w:val="left"/>
      <w:textAlignment w:val="auto"/>
    </w:pPr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afe">
    <w:name w:val="Тема примечания Знак"/>
    <w:basedOn w:val="a3"/>
    <w:link w:val="afd"/>
    <w:uiPriority w:val="99"/>
    <w:semiHidden/>
    <w:rsid w:val="005607C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f">
    <w:name w:val="Light Shading"/>
    <w:basedOn w:val="a1"/>
    <w:uiPriority w:val="60"/>
    <w:rsid w:val="005607C4"/>
    <w:pPr>
      <w:spacing w:after="0" w:line="240" w:lineRule="auto"/>
    </w:pPr>
    <w:rPr>
      <w:rFonts w:ascii="Times New Roman" w:eastAsia="Times New Roman" w:hAnsi="Times New Roman" w:cs="Times New Roman"/>
      <w:color w:val="2C2C2C" w:themeColor="text1" w:themeShade="BF"/>
      <w:lang w:eastAsia="ru-RU"/>
    </w:rPr>
    <w:tblPr>
      <w:tblStyleRowBandSize w:val="1"/>
      <w:tblStyleColBandSize w:val="1"/>
      <w:tblBorders>
        <w:top w:val="single" w:sz="8" w:space="0" w:color="3C3C3C" w:themeColor="text1"/>
        <w:bottom w:val="single" w:sz="8" w:space="0" w:color="3C3C3C" w:themeColor="text1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3C3C3C" w:themeColor="text1"/>
          <w:left w:val="nil"/>
          <w:bottom w:val="single" w:sz="8" w:space="0" w:color="3C3C3C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3C3C3C" w:themeColor="text1"/>
          <w:left w:val="nil"/>
          <w:bottom w:val="single" w:sz="8" w:space="0" w:color="3C3C3C" w:themeColor="text1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ECECE" w:themeFill="text1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ECECE" w:themeFill="text1" w:themeFillTint="3F"/>
      </w:tcPr>
    </w:tblStylePr>
  </w:style>
  <w:style w:type="table" w:styleId="-1">
    <w:name w:val="Light List Accent 1"/>
    <w:basedOn w:val="a1"/>
    <w:uiPriority w:val="61"/>
    <w:rsid w:val="005607C4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StyleRowBandSize w:val="1"/>
      <w:tblStyleColBandSize w:val="1"/>
      <w:tblBorders>
        <w:top w:val="single" w:sz="8" w:space="0" w:color="004077" w:themeColor="accent1"/>
        <w:left w:val="single" w:sz="8" w:space="0" w:color="004077" w:themeColor="accent1"/>
        <w:bottom w:val="single" w:sz="8" w:space="0" w:color="004077" w:themeColor="accent1"/>
        <w:right w:val="single" w:sz="8" w:space="0" w:color="004077" w:themeColor="accent1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004077" w:themeFill="accent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4077" w:themeColor="accent1"/>
          <w:left w:val="single" w:sz="8" w:space="0" w:color="004077" w:themeColor="accent1"/>
          <w:bottom w:val="single" w:sz="8" w:space="0" w:color="004077" w:themeColor="accent1"/>
          <w:right w:val="single" w:sz="8" w:space="0" w:color="004077" w:themeColor="accen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4077" w:themeColor="accent1"/>
          <w:left w:val="single" w:sz="8" w:space="0" w:color="004077" w:themeColor="accent1"/>
          <w:bottom w:val="single" w:sz="8" w:space="0" w:color="004077" w:themeColor="accent1"/>
          <w:right w:val="single" w:sz="8" w:space="0" w:color="004077" w:themeColor="accent1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4077" w:themeColor="accent1"/>
          <w:left w:val="single" w:sz="8" w:space="0" w:color="004077" w:themeColor="accent1"/>
          <w:bottom w:val="single" w:sz="8" w:space="0" w:color="004077" w:themeColor="accent1"/>
          <w:right w:val="single" w:sz="8" w:space="0" w:color="004077" w:themeColor="accent1"/>
        </w:tcBorders>
      </w:tcPr>
    </w:tblStylePr>
  </w:style>
  <w:style w:type="table" w:styleId="aff0">
    <w:name w:val="Light List"/>
    <w:basedOn w:val="a1"/>
    <w:uiPriority w:val="61"/>
    <w:rsid w:val="005607C4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StyleRowBandSize w:val="1"/>
      <w:tblStyleColBandSize w:val="1"/>
      <w:tblBorders>
        <w:top w:val="single" w:sz="8" w:space="0" w:color="3C3C3C" w:themeColor="text1"/>
        <w:left w:val="single" w:sz="8" w:space="0" w:color="3C3C3C" w:themeColor="text1"/>
        <w:bottom w:val="single" w:sz="8" w:space="0" w:color="3C3C3C" w:themeColor="text1"/>
        <w:right w:val="single" w:sz="8" w:space="0" w:color="3C3C3C" w:themeColor="text1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3C3C3C" w:themeFill="text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3C3C3C" w:themeColor="text1"/>
          <w:left w:val="single" w:sz="8" w:space="0" w:color="3C3C3C" w:themeColor="text1"/>
          <w:bottom w:val="single" w:sz="8" w:space="0" w:color="3C3C3C" w:themeColor="text1"/>
          <w:right w:val="single" w:sz="8" w:space="0" w:color="3C3C3C" w:themeColor="tex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3C3C3C" w:themeColor="text1"/>
          <w:left w:val="single" w:sz="8" w:space="0" w:color="3C3C3C" w:themeColor="text1"/>
          <w:bottom w:val="single" w:sz="8" w:space="0" w:color="3C3C3C" w:themeColor="text1"/>
          <w:right w:val="single" w:sz="8" w:space="0" w:color="3C3C3C" w:themeColor="text1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3C3C3C" w:themeColor="text1"/>
          <w:left w:val="single" w:sz="8" w:space="0" w:color="3C3C3C" w:themeColor="text1"/>
          <w:bottom w:val="single" w:sz="8" w:space="0" w:color="3C3C3C" w:themeColor="text1"/>
          <w:right w:val="single" w:sz="8" w:space="0" w:color="3C3C3C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E128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5607C4"/>
    <w:pPr>
      <w:keepNext/>
      <w:suppressAutoHyphens w:val="0"/>
      <w:spacing w:before="240"/>
      <w:outlineLvl w:val="0"/>
    </w:pPr>
    <w:rPr>
      <w:b/>
      <w:bCs/>
      <w:spacing w:val="40"/>
      <w:sz w:val="22"/>
      <w:szCs w:val="2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D4B08"/>
    <w:pPr>
      <w:widowControl w:val="0"/>
      <w:suppressAutoHyphens w:val="0"/>
      <w:autoSpaceDE w:val="0"/>
      <w:autoSpaceDN w:val="0"/>
      <w:adjustRightInd w:val="0"/>
      <w:spacing w:before="240" w:after="40"/>
      <w:outlineLvl w:val="1"/>
    </w:pPr>
    <w:rPr>
      <w:b/>
      <w:bCs/>
      <w:sz w:val="22"/>
      <w:szCs w:val="22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607C4"/>
    <w:pPr>
      <w:keepNext/>
      <w:suppressAutoHyphens w:val="0"/>
      <w:ind w:left="-108"/>
      <w:jc w:val="center"/>
      <w:outlineLvl w:val="2"/>
    </w:pPr>
    <w:rPr>
      <w:b/>
      <w:bCs/>
      <w:spacing w:val="40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unhideWhenUsed/>
    <w:qFormat/>
    <w:rsid w:val="005607C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4077" w:themeColor="accent1"/>
    </w:rPr>
  </w:style>
  <w:style w:type="paragraph" w:styleId="5">
    <w:name w:val="heading 5"/>
    <w:basedOn w:val="a"/>
    <w:next w:val="a"/>
    <w:link w:val="50"/>
    <w:uiPriority w:val="99"/>
    <w:qFormat/>
    <w:rsid w:val="005607C4"/>
    <w:pPr>
      <w:keepNext/>
      <w:suppressAutoHyphens w:val="0"/>
      <w:spacing w:before="240"/>
      <w:outlineLvl w:val="4"/>
    </w:pPr>
    <w:rPr>
      <w:b/>
      <w:bCs/>
      <w:spacing w:val="4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07C4"/>
    <w:pPr>
      <w:keepNext/>
      <w:suppressAutoHyphens w:val="0"/>
      <w:spacing w:before="360"/>
      <w:jc w:val="center"/>
      <w:outlineLvl w:val="5"/>
    </w:pPr>
    <w:rPr>
      <w:b/>
      <w:bCs/>
      <w:spacing w:val="40"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07C4"/>
    <w:pPr>
      <w:keepNext/>
      <w:suppressAutoHyphens w:val="0"/>
      <w:ind w:left="-108" w:right="-108"/>
      <w:jc w:val="center"/>
      <w:outlineLvl w:val="6"/>
    </w:pPr>
    <w:rPr>
      <w:color w:val="FF000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07C4"/>
    <w:pPr>
      <w:keepNext/>
      <w:suppressAutoHyphens w:val="0"/>
      <w:ind w:left="-108" w:right="-108"/>
      <w:jc w:val="center"/>
      <w:outlineLvl w:val="7"/>
    </w:pPr>
    <w:rPr>
      <w:color w:val="FF0000"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07C4"/>
    <w:pPr>
      <w:keepNext/>
      <w:suppressAutoHyphens w:val="0"/>
      <w:spacing w:before="240"/>
      <w:ind w:left="-108" w:right="-108"/>
      <w:jc w:val="center"/>
      <w:outlineLvl w:val="8"/>
    </w:pPr>
    <w:rPr>
      <w:color w:val="FF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D4B0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Subst">
    <w:name w:val="Subst"/>
    <w:uiPriority w:val="99"/>
    <w:rsid w:val="00DD4B08"/>
    <w:rPr>
      <w:b/>
      <w:i/>
    </w:rPr>
  </w:style>
  <w:style w:type="character" w:customStyle="1" w:styleId="a3">
    <w:name w:val="Текст примечания Знак"/>
    <w:link w:val="a4"/>
    <w:uiPriority w:val="99"/>
    <w:locked/>
    <w:rsid w:val="00DD4B08"/>
    <w:rPr>
      <w:rFonts w:ascii="Arial" w:hAnsi="Arial"/>
      <w:sz w:val="20"/>
    </w:rPr>
  </w:style>
  <w:style w:type="paragraph" w:styleId="a4">
    <w:name w:val="annotation text"/>
    <w:basedOn w:val="a"/>
    <w:link w:val="a3"/>
    <w:uiPriority w:val="99"/>
    <w:rsid w:val="00DD4B08"/>
    <w:pPr>
      <w:widowControl w:val="0"/>
      <w:suppressAutoHyphens w:val="0"/>
      <w:overflowPunct w:val="0"/>
      <w:autoSpaceDE w:val="0"/>
      <w:autoSpaceDN w:val="0"/>
      <w:adjustRightInd w:val="0"/>
      <w:spacing w:before="60"/>
      <w:ind w:left="340" w:firstLine="511"/>
      <w:jc w:val="both"/>
      <w:textAlignment w:val="baseline"/>
    </w:pPr>
    <w:rPr>
      <w:rFonts w:ascii="Arial" w:eastAsiaTheme="minorHAnsi" w:hAnsi="Arial" w:cstheme="minorBidi"/>
      <w:szCs w:val="22"/>
      <w:lang w:eastAsia="en-US"/>
    </w:rPr>
  </w:style>
  <w:style w:type="character" w:customStyle="1" w:styleId="11">
    <w:name w:val="Текст примечания Знак1"/>
    <w:basedOn w:val="a0"/>
    <w:uiPriority w:val="99"/>
    <w:semiHidden/>
    <w:rsid w:val="00DD4B0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annotation reference"/>
    <w:basedOn w:val="a0"/>
    <w:uiPriority w:val="99"/>
    <w:semiHidden/>
    <w:rsid w:val="00DD4B08"/>
    <w:rPr>
      <w:rFonts w:cs="Times New Roman"/>
      <w:sz w:val="16"/>
    </w:rPr>
  </w:style>
  <w:style w:type="paragraph" w:customStyle="1" w:styleId="Default">
    <w:name w:val="Default"/>
    <w:rsid w:val="00DD4B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D4B08"/>
    <w:pPr>
      <w:suppressAutoHyphens w:val="0"/>
      <w:ind w:left="708"/>
    </w:pPr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D4B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4B08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1"/>
    <w:uiPriority w:val="59"/>
    <w:rsid w:val="00897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9"/>
    <w:rsid w:val="005607C4"/>
    <w:rPr>
      <w:rFonts w:asciiTheme="majorHAnsi" w:eastAsiaTheme="majorEastAsia" w:hAnsiTheme="majorHAnsi" w:cstheme="majorBidi"/>
      <w:b/>
      <w:bCs/>
      <w:i/>
      <w:iCs/>
      <w:color w:val="004077" w:themeColor="accent1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5607C4"/>
    <w:rPr>
      <w:rFonts w:ascii="Times New Roman" w:eastAsia="Times New Roman" w:hAnsi="Times New Roman" w:cs="Times New Roman"/>
      <w:b/>
      <w:bCs/>
      <w:spacing w:val="4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607C4"/>
    <w:rPr>
      <w:rFonts w:ascii="Times New Roman" w:eastAsia="Times New Roman" w:hAnsi="Times New Roman" w:cs="Times New Roman"/>
      <w:b/>
      <w:bCs/>
      <w:spacing w:val="4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607C4"/>
    <w:rPr>
      <w:rFonts w:ascii="Times New Roman" w:eastAsia="Times New Roman" w:hAnsi="Times New Roman" w:cs="Times New Roman"/>
      <w:b/>
      <w:bCs/>
      <w:spacing w:val="4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07C4"/>
    <w:rPr>
      <w:rFonts w:ascii="Times New Roman" w:eastAsia="Times New Roman" w:hAnsi="Times New Roman" w:cs="Times New Roman"/>
      <w:b/>
      <w:bCs/>
      <w:spacing w:val="4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07C4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07C4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07C4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a">
    <w:name w:val="Title"/>
    <w:basedOn w:val="a"/>
    <w:link w:val="ab"/>
    <w:uiPriority w:val="99"/>
    <w:qFormat/>
    <w:rsid w:val="005607C4"/>
    <w:pPr>
      <w:suppressAutoHyphens w:val="0"/>
      <w:jc w:val="center"/>
    </w:pPr>
    <w:rPr>
      <w:b/>
      <w:bCs/>
      <w:spacing w:val="40"/>
      <w:sz w:val="24"/>
      <w:szCs w:val="24"/>
      <w:lang w:eastAsia="ru-RU"/>
    </w:rPr>
  </w:style>
  <w:style w:type="character" w:customStyle="1" w:styleId="ab">
    <w:name w:val="Название Знак"/>
    <w:basedOn w:val="a0"/>
    <w:link w:val="aa"/>
    <w:uiPriority w:val="99"/>
    <w:rsid w:val="005607C4"/>
    <w:rPr>
      <w:rFonts w:ascii="Times New Roman" w:eastAsia="Times New Roman" w:hAnsi="Times New Roman" w:cs="Times New Roman"/>
      <w:b/>
      <w:bCs/>
      <w:spacing w:val="40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rsid w:val="005607C4"/>
    <w:pPr>
      <w:suppressAutoHyphens w:val="0"/>
      <w:ind w:right="-414"/>
      <w:jc w:val="center"/>
    </w:pPr>
    <w:rPr>
      <w:sz w:val="22"/>
      <w:szCs w:val="22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5607C4"/>
    <w:rPr>
      <w:rFonts w:ascii="Times New Roman" w:eastAsia="Times New Roman" w:hAnsi="Times New Roman" w:cs="Times New Roman"/>
      <w:lang w:eastAsia="ru-RU"/>
    </w:rPr>
  </w:style>
  <w:style w:type="character" w:customStyle="1" w:styleId="SUBST0">
    <w:name w:val="__SUBST"/>
    <w:uiPriority w:val="99"/>
    <w:rsid w:val="005607C4"/>
    <w:rPr>
      <w:b/>
      <w:i/>
      <w:sz w:val="20"/>
    </w:rPr>
  </w:style>
  <w:style w:type="paragraph" w:styleId="21">
    <w:name w:val="Body Text 2"/>
    <w:basedOn w:val="a"/>
    <w:link w:val="22"/>
    <w:uiPriority w:val="99"/>
    <w:rsid w:val="005607C4"/>
    <w:pPr>
      <w:suppressAutoHyphens w:val="0"/>
      <w:spacing w:before="120"/>
      <w:jc w:val="center"/>
    </w:pPr>
    <w:rPr>
      <w:color w:val="FF0000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607C4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5607C4"/>
    <w:pPr>
      <w:suppressAutoHyphens w:val="0"/>
      <w:spacing w:before="120"/>
    </w:pPr>
    <w:rPr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560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5607C4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5607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uiPriority w:val="99"/>
    <w:rsid w:val="005607C4"/>
    <w:rPr>
      <w:rFonts w:cs="Times New Roman"/>
    </w:rPr>
  </w:style>
  <w:style w:type="paragraph" w:styleId="33">
    <w:name w:val="Body Text Indent 3"/>
    <w:basedOn w:val="a"/>
    <w:link w:val="34"/>
    <w:uiPriority w:val="99"/>
    <w:rsid w:val="005607C4"/>
    <w:pPr>
      <w:suppressAutoHyphens w:val="0"/>
      <w:spacing w:line="360" w:lineRule="auto"/>
      <w:ind w:left="1440" w:firstLine="357"/>
      <w:jc w:val="both"/>
    </w:pPr>
    <w:rPr>
      <w:sz w:val="22"/>
      <w:szCs w:val="22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5607C4"/>
    <w:rPr>
      <w:rFonts w:ascii="Times New Roman" w:eastAsia="Times New Roman" w:hAnsi="Times New Roman" w:cs="Times New Roman"/>
      <w:lang w:eastAsia="ru-RU"/>
    </w:rPr>
  </w:style>
  <w:style w:type="paragraph" w:styleId="af1">
    <w:name w:val="header"/>
    <w:basedOn w:val="a"/>
    <w:link w:val="af2"/>
    <w:uiPriority w:val="99"/>
    <w:rsid w:val="005607C4"/>
    <w:pPr>
      <w:tabs>
        <w:tab w:val="center" w:pos="4677"/>
        <w:tab w:val="right" w:pos="9355"/>
      </w:tabs>
      <w:suppressAutoHyphens w:val="0"/>
    </w:pPr>
    <w:rPr>
      <w:lang w:val="en-AU"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607C4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prilozhenie">
    <w:name w:val="prilozhenie"/>
    <w:basedOn w:val="a"/>
    <w:uiPriority w:val="99"/>
    <w:rsid w:val="005607C4"/>
    <w:pPr>
      <w:suppressAutoHyphens w:val="0"/>
      <w:ind w:firstLine="709"/>
      <w:jc w:val="both"/>
    </w:pPr>
    <w:rPr>
      <w:sz w:val="24"/>
      <w:szCs w:val="24"/>
      <w:lang w:eastAsia="en-US"/>
    </w:rPr>
  </w:style>
  <w:style w:type="paragraph" w:customStyle="1" w:styleId="SubHeading1">
    <w:name w:val="Sub Heading 1"/>
    <w:uiPriority w:val="99"/>
    <w:rsid w:val="005607C4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f3">
    <w:name w:val="Body Text Indent"/>
    <w:basedOn w:val="a"/>
    <w:link w:val="af4"/>
    <w:uiPriority w:val="99"/>
    <w:rsid w:val="005607C4"/>
    <w:pPr>
      <w:suppressAutoHyphens w:val="0"/>
      <w:jc w:val="both"/>
    </w:pPr>
    <w:rPr>
      <w:sz w:val="22"/>
      <w:szCs w:val="22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5607C4"/>
    <w:rPr>
      <w:rFonts w:ascii="Times New Roman" w:eastAsia="Times New Roman" w:hAnsi="Times New Roman" w:cs="Times New Roman"/>
      <w:lang w:eastAsia="ru-RU"/>
    </w:rPr>
  </w:style>
  <w:style w:type="paragraph" w:styleId="23">
    <w:name w:val="Body Text Indent 2"/>
    <w:basedOn w:val="a"/>
    <w:link w:val="24"/>
    <w:uiPriority w:val="99"/>
    <w:rsid w:val="005607C4"/>
    <w:pPr>
      <w:suppressAutoHyphens w:val="0"/>
      <w:ind w:left="-2808" w:firstLine="2808"/>
      <w:jc w:val="both"/>
    </w:pPr>
    <w:rPr>
      <w:sz w:val="22"/>
      <w:szCs w:val="22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607C4"/>
    <w:rPr>
      <w:rFonts w:ascii="Times New Roman" w:eastAsia="Times New Roman" w:hAnsi="Times New Roman" w:cs="Times New Roman"/>
      <w:lang w:eastAsia="ru-RU"/>
    </w:rPr>
  </w:style>
  <w:style w:type="character" w:customStyle="1" w:styleId="rvts482213">
    <w:name w:val="rvts482213"/>
    <w:basedOn w:val="a0"/>
    <w:uiPriority w:val="99"/>
    <w:rsid w:val="005607C4"/>
    <w:rPr>
      <w:rFonts w:ascii="Verdana" w:hAnsi="Verdana" w:cs="Verdana"/>
      <w:color w:val="000000"/>
      <w:sz w:val="16"/>
      <w:szCs w:val="16"/>
      <w:u w:val="none"/>
      <w:effect w:val="none"/>
      <w:shd w:val="clear" w:color="auto" w:fill="auto"/>
    </w:rPr>
  </w:style>
  <w:style w:type="paragraph" w:styleId="af5">
    <w:name w:val="Document Map"/>
    <w:basedOn w:val="a"/>
    <w:link w:val="af6"/>
    <w:uiPriority w:val="99"/>
    <w:semiHidden/>
    <w:rsid w:val="005607C4"/>
    <w:pPr>
      <w:shd w:val="clear" w:color="auto" w:fill="000080"/>
      <w:suppressAutoHyphens w:val="0"/>
    </w:pPr>
    <w:rPr>
      <w:rFonts w:ascii="Tahoma" w:hAnsi="Tahoma" w:cs="Tahoma"/>
      <w:lang w:eastAsia="ru-RU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5607C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7">
    <w:name w:val="......."/>
    <w:basedOn w:val="Default"/>
    <w:next w:val="Default"/>
    <w:uiPriority w:val="99"/>
    <w:rsid w:val="005607C4"/>
    <w:pPr>
      <w:spacing w:before="240"/>
    </w:pPr>
    <w:rPr>
      <w:rFonts w:ascii="Times New Roman" w:hAnsi="Times New Roman" w:cs="Times New Roman"/>
      <w:color w:val="auto"/>
    </w:rPr>
  </w:style>
  <w:style w:type="paragraph" w:customStyle="1" w:styleId="af8">
    <w:name w:val="........ ....."/>
    <w:basedOn w:val="Default"/>
    <w:next w:val="Default"/>
    <w:uiPriority w:val="99"/>
    <w:rsid w:val="005607C4"/>
    <w:pPr>
      <w:spacing w:after="120"/>
    </w:pPr>
    <w:rPr>
      <w:rFonts w:ascii="Times New Roman" w:hAnsi="Times New Roman" w:cs="Times New Roman"/>
      <w:color w:val="auto"/>
    </w:rPr>
  </w:style>
  <w:style w:type="character" w:customStyle="1" w:styleId="results">
    <w:name w:val="results"/>
    <w:basedOn w:val="a0"/>
    <w:uiPriority w:val="99"/>
    <w:rsid w:val="005607C4"/>
    <w:rPr>
      <w:rFonts w:cs="Times New Roman"/>
    </w:rPr>
  </w:style>
  <w:style w:type="character" w:styleId="af9">
    <w:name w:val="Strong"/>
    <w:basedOn w:val="a0"/>
    <w:uiPriority w:val="99"/>
    <w:qFormat/>
    <w:rsid w:val="005607C4"/>
    <w:rPr>
      <w:rFonts w:cs="Times New Roman"/>
      <w:b/>
      <w:bCs/>
    </w:rPr>
  </w:style>
  <w:style w:type="paragraph" w:customStyle="1" w:styleId="ConsNormal">
    <w:name w:val="ConsNormal"/>
    <w:uiPriority w:val="99"/>
    <w:rsid w:val="005607C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a">
    <w:name w:val="Hyperlink"/>
    <w:basedOn w:val="a0"/>
    <w:uiPriority w:val="99"/>
    <w:unhideWhenUsed/>
    <w:rsid w:val="005607C4"/>
    <w:rPr>
      <w:rFonts w:cs="Times New Roman"/>
      <w:color w:val="0070BA" w:themeColor="hyperlink"/>
      <w:u w:val="single"/>
    </w:rPr>
  </w:style>
  <w:style w:type="paragraph" w:styleId="afb">
    <w:name w:val="Plain Text"/>
    <w:basedOn w:val="a"/>
    <w:link w:val="afc"/>
    <w:uiPriority w:val="99"/>
    <w:semiHidden/>
    <w:unhideWhenUsed/>
    <w:rsid w:val="005607C4"/>
    <w:pPr>
      <w:suppressAutoHyphens w:val="0"/>
    </w:pPr>
    <w:rPr>
      <w:rFonts w:ascii="Courier New" w:hAnsi="Courier New" w:cs="Courier New"/>
      <w:lang w:eastAsia="ru-RU"/>
    </w:rPr>
  </w:style>
  <w:style w:type="character" w:customStyle="1" w:styleId="afc">
    <w:name w:val="Текст Знак"/>
    <w:basedOn w:val="a0"/>
    <w:link w:val="afb"/>
    <w:uiPriority w:val="99"/>
    <w:semiHidden/>
    <w:rsid w:val="005607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annotation subject"/>
    <w:basedOn w:val="a4"/>
    <w:next w:val="a4"/>
    <w:link w:val="afe"/>
    <w:uiPriority w:val="99"/>
    <w:semiHidden/>
    <w:unhideWhenUsed/>
    <w:rsid w:val="005607C4"/>
    <w:pPr>
      <w:widowControl/>
      <w:overflowPunct/>
      <w:autoSpaceDE/>
      <w:autoSpaceDN/>
      <w:adjustRightInd/>
      <w:spacing w:before="0"/>
      <w:ind w:left="0" w:firstLine="0"/>
      <w:jc w:val="left"/>
      <w:textAlignment w:val="auto"/>
    </w:pPr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afe">
    <w:name w:val="Тема примечания Знак"/>
    <w:basedOn w:val="a3"/>
    <w:link w:val="afd"/>
    <w:uiPriority w:val="99"/>
    <w:semiHidden/>
    <w:rsid w:val="005607C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f">
    <w:name w:val="Light Shading"/>
    <w:basedOn w:val="a1"/>
    <w:uiPriority w:val="60"/>
    <w:rsid w:val="005607C4"/>
    <w:pPr>
      <w:spacing w:after="0" w:line="240" w:lineRule="auto"/>
    </w:pPr>
    <w:rPr>
      <w:rFonts w:ascii="Times New Roman" w:eastAsia="Times New Roman" w:hAnsi="Times New Roman" w:cs="Times New Roman"/>
      <w:color w:val="2C2C2C" w:themeColor="text1" w:themeShade="BF"/>
      <w:lang w:eastAsia="ru-RU"/>
    </w:rPr>
    <w:tblPr>
      <w:tblStyleRowBandSize w:val="1"/>
      <w:tblStyleColBandSize w:val="1"/>
      <w:tblBorders>
        <w:top w:val="single" w:sz="8" w:space="0" w:color="3C3C3C" w:themeColor="text1"/>
        <w:bottom w:val="single" w:sz="8" w:space="0" w:color="3C3C3C" w:themeColor="text1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3C3C3C" w:themeColor="text1"/>
          <w:left w:val="nil"/>
          <w:bottom w:val="single" w:sz="8" w:space="0" w:color="3C3C3C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3C3C3C" w:themeColor="text1"/>
          <w:left w:val="nil"/>
          <w:bottom w:val="single" w:sz="8" w:space="0" w:color="3C3C3C" w:themeColor="text1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ECECE" w:themeFill="text1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ECECE" w:themeFill="text1" w:themeFillTint="3F"/>
      </w:tcPr>
    </w:tblStylePr>
  </w:style>
  <w:style w:type="table" w:styleId="-1">
    <w:name w:val="Light List Accent 1"/>
    <w:basedOn w:val="a1"/>
    <w:uiPriority w:val="61"/>
    <w:rsid w:val="005607C4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StyleRowBandSize w:val="1"/>
      <w:tblStyleColBandSize w:val="1"/>
      <w:tblBorders>
        <w:top w:val="single" w:sz="8" w:space="0" w:color="004077" w:themeColor="accent1"/>
        <w:left w:val="single" w:sz="8" w:space="0" w:color="004077" w:themeColor="accent1"/>
        <w:bottom w:val="single" w:sz="8" w:space="0" w:color="004077" w:themeColor="accent1"/>
        <w:right w:val="single" w:sz="8" w:space="0" w:color="004077" w:themeColor="accent1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004077" w:themeFill="accent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4077" w:themeColor="accent1"/>
          <w:left w:val="single" w:sz="8" w:space="0" w:color="004077" w:themeColor="accent1"/>
          <w:bottom w:val="single" w:sz="8" w:space="0" w:color="004077" w:themeColor="accent1"/>
          <w:right w:val="single" w:sz="8" w:space="0" w:color="004077" w:themeColor="accen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4077" w:themeColor="accent1"/>
          <w:left w:val="single" w:sz="8" w:space="0" w:color="004077" w:themeColor="accent1"/>
          <w:bottom w:val="single" w:sz="8" w:space="0" w:color="004077" w:themeColor="accent1"/>
          <w:right w:val="single" w:sz="8" w:space="0" w:color="004077" w:themeColor="accent1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4077" w:themeColor="accent1"/>
          <w:left w:val="single" w:sz="8" w:space="0" w:color="004077" w:themeColor="accent1"/>
          <w:bottom w:val="single" w:sz="8" w:space="0" w:color="004077" w:themeColor="accent1"/>
          <w:right w:val="single" w:sz="8" w:space="0" w:color="004077" w:themeColor="accent1"/>
        </w:tcBorders>
      </w:tcPr>
    </w:tblStylePr>
  </w:style>
  <w:style w:type="table" w:styleId="aff0">
    <w:name w:val="Light List"/>
    <w:basedOn w:val="a1"/>
    <w:uiPriority w:val="61"/>
    <w:rsid w:val="005607C4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StyleRowBandSize w:val="1"/>
      <w:tblStyleColBandSize w:val="1"/>
      <w:tblBorders>
        <w:top w:val="single" w:sz="8" w:space="0" w:color="3C3C3C" w:themeColor="text1"/>
        <w:left w:val="single" w:sz="8" w:space="0" w:color="3C3C3C" w:themeColor="text1"/>
        <w:bottom w:val="single" w:sz="8" w:space="0" w:color="3C3C3C" w:themeColor="text1"/>
        <w:right w:val="single" w:sz="8" w:space="0" w:color="3C3C3C" w:themeColor="text1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3C3C3C" w:themeFill="text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3C3C3C" w:themeColor="text1"/>
          <w:left w:val="single" w:sz="8" w:space="0" w:color="3C3C3C" w:themeColor="text1"/>
          <w:bottom w:val="single" w:sz="8" w:space="0" w:color="3C3C3C" w:themeColor="text1"/>
          <w:right w:val="single" w:sz="8" w:space="0" w:color="3C3C3C" w:themeColor="tex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3C3C3C" w:themeColor="text1"/>
          <w:left w:val="single" w:sz="8" w:space="0" w:color="3C3C3C" w:themeColor="text1"/>
          <w:bottom w:val="single" w:sz="8" w:space="0" w:color="3C3C3C" w:themeColor="text1"/>
          <w:right w:val="single" w:sz="8" w:space="0" w:color="3C3C3C" w:themeColor="text1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3C3C3C" w:themeColor="text1"/>
          <w:left w:val="single" w:sz="8" w:space="0" w:color="3C3C3C" w:themeColor="text1"/>
          <w:bottom w:val="single" w:sz="8" w:space="0" w:color="3C3C3C" w:themeColor="text1"/>
          <w:right w:val="single" w:sz="8" w:space="0" w:color="3C3C3C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zprom-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-disclosure.ru/portal/company.aspx?id=347" TargetMode="External"/></Relationships>
</file>

<file path=word/theme/theme1.xml><?xml version="1.0" encoding="utf-8"?>
<a:theme xmlns:a="http://schemas.openxmlformats.org/drawingml/2006/main" name="Word">
  <a:themeElements>
    <a:clrScheme name="ГПН">
      <a:dk1>
        <a:srgbClr val="3C3C3C"/>
      </a:dk1>
      <a:lt1>
        <a:srgbClr val="FFFFFF"/>
      </a:lt1>
      <a:dk2>
        <a:srgbClr val="000000"/>
      </a:dk2>
      <a:lt2>
        <a:srgbClr val="706F6F"/>
      </a:lt2>
      <a:accent1>
        <a:srgbClr val="004077"/>
      </a:accent1>
      <a:accent2>
        <a:srgbClr val="2FB4E9"/>
      </a:accent2>
      <a:accent3>
        <a:srgbClr val="0070BA"/>
      </a:accent3>
      <a:accent4>
        <a:srgbClr val="DADADA"/>
      </a:accent4>
      <a:accent5>
        <a:srgbClr val="AEBD15"/>
      </a:accent5>
      <a:accent6>
        <a:srgbClr val="F7A600"/>
      </a:accent6>
      <a:hlink>
        <a:srgbClr val="0070BA"/>
      </a:hlink>
      <a:folHlink>
        <a:srgbClr val="706F6F"/>
      </a:folHlink>
    </a:clrScheme>
    <a:fontScheme name="Газпром нефть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chemeClr val="accent2"/>
          </a:solidFill>
        </a:ln>
      </a:spPr>
      <a:bodyPr rtlCol="0" anchor="ctr"/>
      <a:lstStyle>
        <a:defPPr>
          <a:spcBef>
            <a:spcPts val="600"/>
          </a:spcBef>
          <a:defRPr sz="1200" dirty="0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none" lIns="0" rIns="0" rtlCol="0">
        <a:spAutoFit/>
      </a:bodyPr>
      <a:lstStyle>
        <a:defPPr>
          <a:spcBef>
            <a:spcPts val="600"/>
          </a:spcBef>
          <a:defRPr sz="1200" dirty="0" smtClean="0"/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CE96CCEF</Template>
  <TotalTime>88</TotalTime>
  <Pages>108</Pages>
  <Words>14803</Words>
  <Characters>84381</Characters>
  <Application>Microsoft Office Word</Application>
  <DocSecurity>0</DocSecurity>
  <Lines>703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Неверчик Мария Владимировна</dc:creator>
  <cp:lastModifiedBy>Неверчик Мария Владимировна</cp:lastModifiedBy>
  <cp:revision>13</cp:revision>
  <cp:lastPrinted>2016-10-03T14:53:00Z</cp:lastPrinted>
  <dcterms:created xsi:type="dcterms:W3CDTF">2016-12-29T13:59:00Z</dcterms:created>
  <dcterms:modified xsi:type="dcterms:W3CDTF">2016-12-30T07:51:00Z</dcterms:modified>
</cp:coreProperties>
</file>